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B91D6" w14:textId="77777777" w:rsidR="00B929D7" w:rsidRPr="002C3BAA" w:rsidRDefault="00B929D7" w:rsidP="00B929D7">
      <w:pP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2C3BAA" w14:paraId="2DF2323C" w14:textId="77777777" w:rsidTr="00B929D7">
        <w:tc>
          <w:tcPr>
            <w:tcW w:w="9494" w:type="dxa"/>
            <w:tcBorders>
              <w:top w:val="nil"/>
              <w:left w:val="nil"/>
              <w:bottom w:val="single" w:sz="4" w:space="0" w:color="auto"/>
              <w:right w:val="nil"/>
            </w:tcBorders>
            <w:hideMark/>
          </w:tcPr>
          <w:p w14:paraId="3C268CBE" w14:textId="77777777" w:rsidR="00B929D7" w:rsidRPr="002C3BAA" w:rsidRDefault="00B929D7">
            <w:pPr>
              <w:jc w:val="both"/>
              <w:rPr>
                <w:rFonts w:asciiTheme="minorHAnsi" w:hAnsiTheme="minorHAnsi" w:cstheme="minorHAnsi"/>
                <w:sz w:val="24"/>
                <w:szCs w:val="24"/>
                <w:lang w:eastAsia="en-US"/>
              </w:rPr>
            </w:pPr>
            <w:r w:rsidRPr="002C3BAA">
              <w:rPr>
                <w:rFonts w:asciiTheme="minorHAnsi" w:hAnsiTheme="minorHAnsi" w:cstheme="minorHAnsi"/>
                <w:sz w:val="24"/>
                <w:szCs w:val="24"/>
              </w:rPr>
              <w:t>Ponudnik:</w:t>
            </w:r>
          </w:p>
        </w:tc>
      </w:tr>
    </w:tbl>
    <w:p w14:paraId="3F7E0023" w14:textId="77777777" w:rsidR="00B929D7" w:rsidRPr="002C3BAA" w:rsidRDefault="00B929D7" w:rsidP="00B929D7">
      <w:pPr>
        <w:rPr>
          <w:rFonts w:asciiTheme="minorHAnsi" w:hAnsiTheme="minorHAnsi" w:cstheme="minorHAnsi"/>
          <w:sz w:val="24"/>
          <w:szCs w:val="24"/>
          <w:lang w:eastAsia="en-US"/>
        </w:rPr>
      </w:pPr>
    </w:p>
    <w:p w14:paraId="5FD81E79" w14:textId="77777777" w:rsidR="00B929D7" w:rsidRPr="002C3BAA" w:rsidRDefault="00B929D7" w:rsidP="00B929D7">
      <w:pPr>
        <w:rPr>
          <w:rFonts w:asciiTheme="minorHAnsi" w:hAnsiTheme="minorHAnsi" w:cstheme="minorHAnsi"/>
          <w:sz w:val="24"/>
          <w:szCs w:val="24"/>
        </w:rPr>
      </w:pPr>
    </w:p>
    <w:p w14:paraId="0115E70C" w14:textId="77777777" w:rsidR="00B929D7" w:rsidRPr="00B40405" w:rsidRDefault="00B929D7" w:rsidP="00B929D7">
      <w:pPr>
        <w:rPr>
          <w:rFonts w:asciiTheme="minorHAnsi" w:hAnsiTheme="minorHAnsi" w:cstheme="minorHAnsi"/>
          <w:sz w:val="24"/>
          <w:szCs w:val="24"/>
        </w:rPr>
      </w:pPr>
    </w:p>
    <w:p w14:paraId="404D57BB" w14:textId="77777777" w:rsidR="00B929D7" w:rsidRPr="00B40405" w:rsidRDefault="00B929D7" w:rsidP="00B929D7">
      <w:pPr>
        <w:rPr>
          <w:rFonts w:asciiTheme="minorHAnsi" w:hAnsiTheme="minorHAnsi" w:cstheme="minorHAnsi"/>
          <w:sz w:val="24"/>
          <w:szCs w:val="24"/>
        </w:rPr>
      </w:pPr>
    </w:p>
    <w:p w14:paraId="722B6664" w14:textId="77777777" w:rsidR="00B929D7" w:rsidRPr="00B40405" w:rsidRDefault="00B929D7" w:rsidP="00B929D7">
      <w:pPr>
        <w:rPr>
          <w:rFonts w:asciiTheme="minorHAnsi" w:hAnsiTheme="minorHAnsi" w:cstheme="minorHAnsi"/>
          <w:sz w:val="24"/>
          <w:szCs w:val="24"/>
        </w:rPr>
      </w:pPr>
    </w:p>
    <w:p w14:paraId="0603FE3F" w14:textId="77777777" w:rsidR="00B929D7" w:rsidRPr="00B40405" w:rsidRDefault="00B929D7" w:rsidP="00B929D7">
      <w:pPr>
        <w:rPr>
          <w:rFonts w:asciiTheme="minorHAnsi" w:hAnsiTheme="minorHAnsi" w:cstheme="minorHAnsi"/>
          <w:sz w:val="24"/>
          <w:szCs w:val="24"/>
        </w:rPr>
      </w:pPr>
    </w:p>
    <w:p w14:paraId="623D6A5C" w14:textId="77777777" w:rsidR="00B929D7" w:rsidRPr="00B40405" w:rsidRDefault="00B929D7" w:rsidP="00B929D7">
      <w:pPr>
        <w:rPr>
          <w:rFonts w:asciiTheme="minorHAnsi" w:hAnsiTheme="minorHAnsi" w:cstheme="minorHAnsi"/>
          <w:sz w:val="24"/>
          <w:szCs w:val="24"/>
        </w:rPr>
      </w:pPr>
    </w:p>
    <w:p w14:paraId="5EB2CCF1" w14:textId="77777777" w:rsidR="00F93816" w:rsidRPr="00565ABF" w:rsidRDefault="00F93816" w:rsidP="00F93816">
      <w:pPr>
        <w:jc w:val="center"/>
        <w:rPr>
          <w:rFonts w:asciiTheme="minorHAnsi" w:hAnsiTheme="minorHAnsi" w:cstheme="minorHAnsi"/>
          <w:b/>
          <w:sz w:val="40"/>
          <w:szCs w:val="40"/>
          <w:u w:val="single"/>
        </w:rPr>
      </w:pPr>
      <w:r w:rsidRPr="00565ABF">
        <w:rPr>
          <w:rFonts w:asciiTheme="minorHAnsi" w:hAnsiTheme="minorHAnsi" w:cstheme="minorHAnsi"/>
          <w:b/>
          <w:sz w:val="40"/>
          <w:szCs w:val="40"/>
        </w:rPr>
        <w:t xml:space="preserve">NAKUP IN DOBAVA </w:t>
      </w:r>
      <w:r>
        <w:rPr>
          <w:rFonts w:asciiTheme="minorHAnsi" w:hAnsiTheme="minorHAnsi" w:cstheme="minorHAnsi"/>
          <w:b/>
          <w:sz w:val="40"/>
          <w:szCs w:val="40"/>
        </w:rPr>
        <w:t>UNIVERZALNE NAPRAVE ZA MEHANSKO PREIZKUŠANJE MATERIALOV IN NOSILNOSTI STRUKTURNIH ELEMENTOV</w:t>
      </w:r>
    </w:p>
    <w:p w14:paraId="7BF6B8E4" w14:textId="77777777" w:rsidR="00F07E6F" w:rsidRPr="002C3BAA" w:rsidRDefault="00CB3325" w:rsidP="00F07E6F">
      <w:pPr>
        <w:ind w:right="-51"/>
        <w:jc w:val="center"/>
        <w:rPr>
          <w:rFonts w:asciiTheme="minorHAnsi" w:hAnsiTheme="minorHAnsi" w:cstheme="minorHAnsi"/>
          <w:b/>
          <w:sz w:val="40"/>
          <w:szCs w:val="40"/>
        </w:rPr>
      </w:pPr>
      <w:r w:rsidRPr="002C3BAA">
        <w:rPr>
          <w:rFonts w:asciiTheme="minorHAnsi" w:hAnsiTheme="minorHAnsi" w:cstheme="minorHAnsi"/>
          <w:b/>
          <w:sz w:val="40"/>
          <w:szCs w:val="40"/>
        </w:rPr>
        <w:t xml:space="preserve"> </w:t>
      </w:r>
      <w:r w:rsidR="00F07E6F" w:rsidRPr="002C3BAA">
        <w:rPr>
          <w:rFonts w:asciiTheme="minorHAnsi" w:hAnsiTheme="minorHAnsi" w:cstheme="minorHAnsi"/>
          <w:b/>
          <w:sz w:val="40"/>
          <w:szCs w:val="40"/>
        </w:rPr>
        <w:t xml:space="preserve"> </w:t>
      </w:r>
    </w:p>
    <w:p w14:paraId="431FF76B" w14:textId="77777777" w:rsidR="00513938" w:rsidRPr="00E354A3" w:rsidRDefault="00513938" w:rsidP="00513938">
      <w:pPr>
        <w:spacing w:line="360" w:lineRule="auto"/>
        <w:jc w:val="center"/>
        <w:rPr>
          <w:rFonts w:asciiTheme="minorHAnsi" w:hAnsiTheme="minorHAnsi" w:cstheme="minorHAnsi"/>
          <w:b/>
          <w:sz w:val="28"/>
          <w:szCs w:val="28"/>
        </w:rPr>
      </w:pPr>
    </w:p>
    <w:p w14:paraId="3C638FA0" w14:textId="77777777" w:rsidR="00B929D7" w:rsidRPr="002C3BAA" w:rsidRDefault="00B929D7" w:rsidP="00B929D7">
      <w:pPr>
        <w:spacing w:line="360" w:lineRule="auto"/>
        <w:jc w:val="center"/>
        <w:rPr>
          <w:rFonts w:asciiTheme="minorHAnsi" w:hAnsiTheme="minorHAnsi" w:cstheme="minorHAnsi"/>
          <w:b/>
          <w:sz w:val="32"/>
          <w:szCs w:val="32"/>
        </w:rPr>
      </w:pPr>
    </w:p>
    <w:p w14:paraId="5289B91A" w14:textId="77777777" w:rsidR="00B929D7" w:rsidRPr="00B40405" w:rsidRDefault="00AA29B3" w:rsidP="00B929D7">
      <w:pPr>
        <w:pStyle w:val="Telobesedila2"/>
        <w:tabs>
          <w:tab w:val="left" w:pos="4830"/>
          <w:tab w:val="center" w:pos="5462"/>
        </w:tabs>
        <w:jc w:val="center"/>
        <w:rPr>
          <w:rFonts w:asciiTheme="minorHAnsi" w:hAnsiTheme="minorHAnsi" w:cstheme="minorHAnsi"/>
          <w:bCs w:val="0"/>
          <w:sz w:val="32"/>
          <w:szCs w:val="32"/>
        </w:rPr>
      </w:pPr>
      <w:r w:rsidRPr="002C3BAA">
        <w:rPr>
          <w:rFonts w:asciiTheme="minorHAnsi" w:hAnsiTheme="minorHAnsi" w:cstheme="minorHAnsi"/>
          <w:sz w:val="32"/>
          <w:szCs w:val="32"/>
        </w:rPr>
        <w:t>JN</w:t>
      </w:r>
      <w:r w:rsidR="00B929D7" w:rsidRPr="002C3BAA">
        <w:rPr>
          <w:rFonts w:asciiTheme="minorHAnsi" w:hAnsiTheme="minorHAnsi" w:cstheme="minorHAnsi"/>
          <w:sz w:val="32"/>
          <w:szCs w:val="32"/>
        </w:rPr>
        <w:t xml:space="preserve"> _______/20</w:t>
      </w:r>
      <w:r w:rsidR="006F4950" w:rsidRPr="00B40405">
        <w:rPr>
          <w:rFonts w:asciiTheme="minorHAnsi" w:hAnsiTheme="minorHAnsi" w:cstheme="minorHAnsi"/>
          <w:sz w:val="32"/>
          <w:szCs w:val="32"/>
        </w:rPr>
        <w:t>2</w:t>
      </w:r>
      <w:r w:rsidR="00EA5F14" w:rsidRPr="00B40405">
        <w:rPr>
          <w:rFonts w:asciiTheme="minorHAnsi" w:hAnsiTheme="minorHAnsi" w:cstheme="minorHAnsi"/>
          <w:sz w:val="32"/>
          <w:szCs w:val="32"/>
        </w:rPr>
        <w:t>3</w:t>
      </w:r>
    </w:p>
    <w:p w14:paraId="088EFB55" w14:textId="77777777" w:rsidR="00B929D7" w:rsidRPr="00E354A3" w:rsidRDefault="00B929D7" w:rsidP="00B929D7">
      <w:pPr>
        <w:pStyle w:val="Naslov4"/>
        <w:rPr>
          <w:rFonts w:asciiTheme="minorHAnsi" w:hAnsiTheme="minorHAnsi" w:cstheme="minorHAnsi"/>
          <w:bCs w:val="0"/>
          <w:sz w:val="24"/>
          <w:szCs w:val="24"/>
        </w:rPr>
      </w:pPr>
    </w:p>
    <w:p w14:paraId="704C9A08" w14:textId="77777777" w:rsidR="00B929D7" w:rsidRPr="00E354A3" w:rsidRDefault="00B929D7" w:rsidP="00B929D7">
      <w:pPr>
        <w:rPr>
          <w:rFonts w:asciiTheme="minorHAnsi" w:hAnsiTheme="minorHAnsi" w:cstheme="minorHAnsi"/>
          <w:sz w:val="24"/>
          <w:szCs w:val="24"/>
        </w:rPr>
      </w:pPr>
    </w:p>
    <w:p w14:paraId="45BE20EA" w14:textId="77777777" w:rsidR="00B929D7" w:rsidRPr="00E354A3" w:rsidRDefault="00B929D7" w:rsidP="00B929D7">
      <w:pPr>
        <w:rPr>
          <w:rFonts w:asciiTheme="minorHAnsi" w:hAnsiTheme="minorHAnsi" w:cstheme="minorHAnsi"/>
          <w:sz w:val="24"/>
          <w:szCs w:val="24"/>
        </w:rPr>
      </w:pPr>
    </w:p>
    <w:p w14:paraId="2A017C2A" w14:textId="77777777" w:rsidR="00B929D7" w:rsidRPr="00E354A3" w:rsidRDefault="00B929D7" w:rsidP="00B929D7">
      <w:pPr>
        <w:rPr>
          <w:rFonts w:asciiTheme="minorHAnsi" w:hAnsiTheme="minorHAnsi" w:cstheme="minorHAnsi"/>
          <w:sz w:val="24"/>
          <w:szCs w:val="24"/>
        </w:rPr>
      </w:pPr>
    </w:p>
    <w:p w14:paraId="160511DB" w14:textId="77777777" w:rsidR="00B929D7" w:rsidRPr="00E354A3" w:rsidRDefault="00B929D7" w:rsidP="00B929D7">
      <w:pPr>
        <w:rPr>
          <w:rFonts w:asciiTheme="minorHAnsi" w:hAnsiTheme="minorHAnsi" w:cstheme="minorHAnsi"/>
          <w:sz w:val="24"/>
          <w:szCs w:val="24"/>
        </w:rPr>
      </w:pPr>
    </w:p>
    <w:p w14:paraId="5B8AB3AE" w14:textId="77777777" w:rsidR="00B929D7" w:rsidRPr="00E354A3" w:rsidRDefault="00B929D7" w:rsidP="00B929D7">
      <w:pPr>
        <w:rPr>
          <w:rFonts w:asciiTheme="minorHAnsi" w:hAnsiTheme="minorHAnsi" w:cstheme="minorHAnsi"/>
          <w:sz w:val="24"/>
          <w:szCs w:val="24"/>
        </w:rPr>
      </w:pPr>
    </w:p>
    <w:p w14:paraId="731C1218" w14:textId="77777777" w:rsidR="00B929D7" w:rsidRPr="00E354A3" w:rsidRDefault="00B929D7" w:rsidP="00B929D7">
      <w:pPr>
        <w:rPr>
          <w:rFonts w:asciiTheme="minorHAnsi" w:hAnsiTheme="minorHAnsi" w:cstheme="minorHAnsi"/>
          <w:sz w:val="24"/>
          <w:szCs w:val="24"/>
        </w:rPr>
      </w:pPr>
    </w:p>
    <w:p w14:paraId="16EF148A" w14:textId="77777777" w:rsidR="00B929D7" w:rsidRPr="00E354A3" w:rsidRDefault="00B929D7" w:rsidP="00B929D7">
      <w:pPr>
        <w:rPr>
          <w:rFonts w:asciiTheme="minorHAnsi" w:hAnsiTheme="minorHAnsi" w:cstheme="minorHAnsi"/>
          <w:sz w:val="24"/>
          <w:szCs w:val="24"/>
        </w:rPr>
      </w:pPr>
    </w:p>
    <w:p w14:paraId="6CF3A24F" w14:textId="77777777" w:rsidR="00B929D7" w:rsidRPr="00E354A3" w:rsidRDefault="00B929D7" w:rsidP="00B929D7">
      <w:pPr>
        <w:rPr>
          <w:rFonts w:asciiTheme="minorHAnsi" w:hAnsiTheme="minorHAnsi" w:cstheme="minorHAnsi"/>
          <w:sz w:val="24"/>
          <w:szCs w:val="24"/>
        </w:rPr>
      </w:pPr>
    </w:p>
    <w:p w14:paraId="59A6A908" w14:textId="77777777" w:rsidR="00B929D7" w:rsidRPr="00E354A3" w:rsidRDefault="00B929D7" w:rsidP="00B929D7">
      <w:pPr>
        <w:rPr>
          <w:rFonts w:asciiTheme="minorHAnsi" w:hAnsiTheme="minorHAnsi" w:cstheme="minorHAnsi"/>
          <w:sz w:val="24"/>
          <w:szCs w:val="24"/>
        </w:rPr>
      </w:pPr>
    </w:p>
    <w:p w14:paraId="69AF8D51" w14:textId="77777777" w:rsidR="00B929D7" w:rsidRPr="00E354A3" w:rsidRDefault="00B929D7" w:rsidP="00B929D7">
      <w:pPr>
        <w:rPr>
          <w:rFonts w:asciiTheme="minorHAnsi" w:hAnsiTheme="minorHAnsi" w:cstheme="minorHAnsi"/>
          <w:sz w:val="24"/>
          <w:szCs w:val="24"/>
        </w:rPr>
      </w:pPr>
    </w:p>
    <w:p w14:paraId="0ECD4E78" w14:textId="77777777" w:rsidR="00B929D7" w:rsidRPr="00E354A3" w:rsidRDefault="00B929D7" w:rsidP="00B929D7">
      <w:pPr>
        <w:rPr>
          <w:rFonts w:asciiTheme="minorHAnsi" w:hAnsiTheme="minorHAnsi" w:cstheme="minorHAnsi"/>
          <w:sz w:val="24"/>
          <w:szCs w:val="24"/>
        </w:rPr>
      </w:pPr>
    </w:p>
    <w:p w14:paraId="7548169A" w14:textId="77777777" w:rsidR="00B929D7" w:rsidRPr="00E354A3" w:rsidRDefault="00B929D7" w:rsidP="00B929D7">
      <w:pPr>
        <w:rPr>
          <w:rFonts w:asciiTheme="minorHAnsi" w:hAnsiTheme="minorHAnsi" w:cstheme="minorHAnsi"/>
          <w:sz w:val="24"/>
          <w:szCs w:val="24"/>
        </w:rPr>
      </w:pPr>
      <w:r w:rsidRPr="00E354A3">
        <w:rPr>
          <w:rFonts w:asciiTheme="minorHAnsi" w:hAnsiTheme="minorHAnsi" w:cstheme="minorHAnsi"/>
          <w:sz w:val="24"/>
          <w:szCs w:val="24"/>
        </w:rPr>
        <w:t xml:space="preserve">Kraj in datum:___________  </w:t>
      </w:r>
      <w:r w:rsidRPr="00E354A3">
        <w:rPr>
          <w:rFonts w:asciiTheme="minorHAnsi" w:hAnsiTheme="minorHAnsi" w:cstheme="minorHAnsi"/>
          <w:sz w:val="24"/>
          <w:szCs w:val="24"/>
        </w:rPr>
        <w:tab/>
      </w:r>
      <w:r w:rsidRPr="00E354A3">
        <w:rPr>
          <w:rFonts w:asciiTheme="minorHAnsi" w:hAnsiTheme="minorHAnsi" w:cstheme="minorHAnsi"/>
          <w:sz w:val="24"/>
          <w:szCs w:val="24"/>
        </w:rPr>
        <w:tab/>
      </w:r>
      <w:r w:rsidRPr="00E354A3">
        <w:rPr>
          <w:rFonts w:asciiTheme="minorHAnsi" w:hAnsiTheme="minorHAnsi" w:cstheme="minorHAnsi"/>
          <w:sz w:val="24"/>
          <w:szCs w:val="24"/>
        </w:rPr>
        <w:tab/>
      </w:r>
      <w:r w:rsidRPr="00E354A3">
        <w:rPr>
          <w:rFonts w:asciiTheme="minorHAnsi" w:hAnsiTheme="minorHAnsi" w:cstheme="minorHAnsi"/>
          <w:sz w:val="24"/>
          <w:szCs w:val="24"/>
        </w:rPr>
        <w:tab/>
      </w:r>
    </w:p>
    <w:p w14:paraId="6997F6F2" w14:textId="77777777" w:rsidR="00B929D7" w:rsidRPr="00E354A3" w:rsidRDefault="00B929D7" w:rsidP="00B929D7">
      <w:pPr>
        <w:rPr>
          <w:rFonts w:asciiTheme="minorHAnsi" w:hAnsiTheme="minorHAnsi" w:cstheme="minorHAnsi"/>
          <w:sz w:val="24"/>
          <w:szCs w:val="24"/>
        </w:rPr>
      </w:pPr>
    </w:p>
    <w:p w14:paraId="05E99C6D" w14:textId="77777777" w:rsidR="00901673" w:rsidRPr="00E354A3" w:rsidRDefault="00901673" w:rsidP="00901673">
      <w:pPr>
        <w:autoSpaceDE w:val="0"/>
        <w:autoSpaceDN w:val="0"/>
        <w:adjustRightInd w:val="0"/>
        <w:jc w:val="center"/>
        <w:rPr>
          <w:rFonts w:asciiTheme="minorHAnsi" w:hAnsiTheme="minorHAnsi" w:cstheme="minorHAnsi"/>
          <w:b/>
          <w:sz w:val="24"/>
          <w:szCs w:val="24"/>
        </w:rPr>
      </w:pPr>
    </w:p>
    <w:p w14:paraId="6E22B466" w14:textId="77777777" w:rsidR="00D560EA" w:rsidRPr="00E354A3" w:rsidRDefault="00D560EA" w:rsidP="00901673">
      <w:pPr>
        <w:autoSpaceDE w:val="0"/>
        <w:autoSpaceDN w:val="0"/>
        <w:adjustRightInd w:val="0"/>
        <w:jc w:val="center"/>
        <w:rPr>
          <w:rFonts w:asciiTheme="minorHAnsi" w:hAnsiTheme="minorHAnsi" w:cstheme="minorHAnsi"/>
          <w:b/>
          <w:sz w:val="24"/>
          <w:szCs w:val="24"/>
        </w:rPr>
      </w:pPr>
    </w:p>
    <w:p w14:paraId="446F8CBD" w14:textId="77777777" w:rsidR="00866015" w:rsidRPr="00E354A3" w:rsidRDefault="00866015" w:rsidP="00901673">
      <w:pPr>
        <w:autoSpaceDE w:val="0"/>
        <w:autoSpaceDN w:val="0"/>
        <w:adjustRightInd w:val="0"/>
        <w:jc w:val="center"/>
        <w:rPr>
          <w:rFonts w:asciiTheme="minorHAnsi" w:hAnsiTheme="minorHAnsi" w:cstheme="minorHAnsi"/>
          <w:b/>
          <w:sz w:val="24"/>
          <w:szCs w:val="24"/>
        </w:rPr>
      </w:pPr>
    </w:p>
    <w:p w14:paraId="067706DB" w14:textId="77777777" w:rsidR="00866015" w:rsidRPr="00E354A3" w:rsidRDefault="00866015" w:rsidP="00901673">
      <w:pPr>
        <w:autoSpaceDE w:val="0"/>
        <w:autoSpaceDN w:val="0"/>
        <w:adjustRightInd w:val="0"/>
        <w:jc w:val="center"/>
        <w:rPr>
          <w:rFonts w:asciiTheme="minorHAnsi" w:hAnsiTheme="minorHAnsi" w:cstheme="minorHAnsi"/>
          <w:b/>
          <w:sz w:val="24"/>
          <w:szCs w:val="24"/>
        </w:rPr>
      </w:pPr>
    </w:p>
    <w:p w14:paraId="1F4EAB05" w14:textId="77777777" w:rsidR="00866015" w:rsidRPr="00E354A3" w:rsidRDefault="00866015" w:rsidP="00901673">
      <w:pPr>
        <w:autoSpaceDE w:val="0"/>
        <w:autoSpaceDN w:val="0"/>
        <w:adjustRightInd w:val="0"/>
        <w:jc w:val="center"/>
        <w:rPr>
          <w:rFonts w:asciiTheme="minorHAnsi" w:hAnsiTheme="minorHAnsi" w:cstheme="minorHAnsi"/>
          <w:b/>
          <w:sz w:val="24"/>
          <w:szCs w:val="24"/>
        </w:rPr>
      </w:pPr>
    </w:p>
    <w:p w14:paraId="28039FC8" w14:textId="77777777" w:rsidR="001F7FFB" w:rsidRPr="00E354A3" w:rsidRDefault="001F7FFB" w:rsidP="00901673">
      <w:pPr>
        <w:autoSpaceDE w:val="0"/>
        <w:autoSpaceDN w:val="0"/>
        <w:adjustRightInd w:val="0"/>
        <w:jc w:val="center"/>
        <w:rPr>
          <w:rFonts w:asciiTheme="minorHAnsi" w:hAnsiTheme="minorHAnsi" w:cstheme="minorHAnsi"/>
          <w:b/>
          <w:sz w:val="24"/>
          <w:szCs w:val="24"/>
        </w:rPr>
      </w:pPr>
    </w:p>
    <w:p w14:paraId="2E1581A4" w14:textId="77777777" w:rsidR="001F7FFB" w:rsidRPr="00E354A3" w:rsidRDefault="001F7FFB" w:rsidP="00901673">
      <w:pPr>
        <w:autoSpaceDE w:val="0"/>
        <w:autoSpaceDN w:val="0"/>
        <w:adjustRightInd w:val="0"/>
        <w:jc w:val="center"/>
        <w:rPr>
          <w:rFonts w:asciiTheme="minorHAnsi" w:hAnsiTheme="minorHAnsi" w:cstheme="minorHAnsi"/>
          <w:b/>
          <w:sz w:val="24"/>
          <w:szCs w:val="24"/>
        </w:rPr>
      </w:pPr>
    </w:p>
    <w:p w14:paraId="0A1B3D15" w14:textId="77777777" w:rsidR="001F7FFB" w:rsidRPr="00E354A3" w:rsidRDefault="001F7FFB" w:rsidP="00901673">
      <w:pPr>
        <w:autoSpaceDE w:val="0"/>
        <w:autoSpaceDN w:val="0"/>
        <w:adjustRightInd w:val="0"/>
        <w:jc w:val="center"/>
        <w:rPr>
          <w:rFonts w:asciiTheme="minorHAnsi" w:hAnsiTheme="minorHAnsi" w:cstheme="minorHAnsi"/>
          <w:b/>
          <w:sz w:val="24"/>
          <w:szCs w:val="24"/>
        </w:rPr>
      </w:pPr>
    </w:p>
    <w:p w14:paraId="52031390" w14:textId="77777777" w:rsidR="001F7FFB" w:rsidRPr="00E354A3" w:rsidRDefault="001F7FFB" w:rsidP="00901673">
      <w:pPr>
        <w:autoSpaceDE w:val="0"/>
        <w:autoSpaceDN w:val="0"/>
        <w:adjustRightInd w:val="0"/>
        <w:jc w:val="center"/>
        <w:rPr>
          <w:rFonts w:asciiTheme="minorHAnsi" w:hAnsiTheme="minorHAnsi" w:cstheme="minorHAnsi"/>
          <w:b/>
          <w:sz w:val="24"/>
          <w:szCs w:val="24"/>
        </w:rPr>
      </w:pPr>
    </w:p>
    <w:p w14:paraId="5B125959" w14:textId="77777777" w:rsidR="00D560EA" w:rsidRPr="00E354A3" w:rsidRDefault="00D560EA" w:rsidP="00901673">
      <w:pPr>
        <w:autoSpaceDE w:val="0"/>
        <w:autoSpaceDN w:val="0"/>
        <w:adjustRightInd w:val="0"/>
        <w:jc w:val="center"/>
        <w:rPr>
          <w:rFonts w:asciiTheme="minorHAnsi" w:hAnsiTheme="minorHAnsi" w:cstheme="minorHAnsi"/>
          <w:b/>
          <w:sz w:val="24"/>
          <w:szCs w:val="24"/>
        </w:rPr>
      </w:pPr>
    </w:p>
    <w:p w14:paraId="69FA8398" w14:textId="77777777" w:rsidR="00111146" w:rsidRPr="00E354A3" w:rsidRDefault="00111146" w:rsidP="00901673">
      <w:pPr>
        <w:autoSpaceDE w:val="0"/>
        <w:autoSpaceDN w:val="0"/>
        <w:adjustRightInd w:val="0"/>
        <w:jc w:val="center"/>
        <w:rPr>
          <w:rFonts w:asciiTheme="minorHAnsi" w:hAnsiTheme="minorHAnsi" w:cstheme="minorHAnsi"/>
          <w:b/>
          <w:sz w:val="24"/>
          <w:szCs w:val="24"/>
        </w:rPr>
      </w:pPr>
    </w:p>
    <w:p w14:paraId="4A975D5F" w14:textId="77777777" w:rsidR="00111146" w:rsidRPr="00E354A3" w:rsidRDefault="00111146" w:rsidP="00901673">
      <w:pPr>
        <w:autoSpaceDE w:val="0"/>
        <w:autoSpaceDN w:val="0"/>
        <w:adjustRightInd w:val="0"/>
        <w:jc w:val="center"/>
        <w:rPr>
          <w:rFonts w:asciiTheme="minorHAnsi" w:hAnsiTheme="minorHAnsi" w:cstheme="minorHAnsi"/>
          <w:b/>
          <w:sz w:val="24"/>
          <w:szCs w:val="24"/>
        </w:rPr>
      </w:pPr>
    </w:p>
    <w:p w14:paraId="2BE5E8B8" w14:textId="77777777" w:rsidR="00EA5F14" w:rsidRPr="00E354A3" w:rsidRDefault="00EA5F14" w:rsidP="00901673">
      <w:pPr>
        <w:autoSpaceDE w:val="0"/>
        <w:autoSpaceDN w:val="0"/>
        <w:adjustRightInd w:val="0"/>
        <w:jc w:val="center"/>
        <w:rPr>
          <w:rFonts w:asciiTheme="minorHAnsi" w:hAnsiTheme="minorHAnsi" w:cstheme="minorHAnsi"/>
          <w:b/>
          <w:sz w:val="24"/>
          <w:szCs w:val="24"/>
        </w:rPr>
      </w:pPr>
    </w:p>
    <w:p w14:paraId="2E1DA134" w14:textId="77777777" w:rsidR="00EA5F14" w:rsidRPr="00E354A3" w:rsidRDefault="00EA5F14" w:rsidP="00901673">
      <w:pPr>
        <w:autoSpaceDE w:val="0"/>
        <w:autoSpaceDN w:val="0"/>
        <w:adjustRightInd w:val="0"/>
        <w:jc w:val="center"/>
        <w:rPr>
          <w:rFonts w:asciiTheme="minorHAnsi" w:hAnsiTheme="minorHAnsi" w:cstheme="minorHAnsi"/>
          <w:b/>
          <w:sz w:val="24"/>
          <w:szCs w:val="24"/>
        </w:rPr>
      </w:pPr>
    </w:p>
    <w:p w14:paraId="41BE10DF" w14:textId="77777777" w:rsidR="00EA5F14" w:rsidRPr="00E354A3" w:rsidRDefault="00EA5F14" w:rsidP="00901673">
      <w:pPr>
        <w:autoSpaceDE w:val="0"/>
        <w:autoSpaceDN w:val="0"/>
        <w:adjustRightInd w:val="0"/>
        <w:jc w:val="center"/>
        <w:rPr>
          <w:rFonts w:asciiTheme="minorHAnsi" w:hAnsiTheme="minorHAnsi" w:cstheme="minorHAnsi"/>
          <w:b/>
          <w:sz w:val="24"/>
          <w:szCs w:val="24"/>
        </w:rPr>
      </w:pPr>
    </w:p>
    <w:p w14:paraId="339A11B4" w14:textId="77777777" w:rsidR="00D560EA" w:rsidRPr="00E354A3" w:rsidRDefault="00D560EA" w:rsidP="00901673">
      <w:pPr>
        <w:autoSpaceDE w:val="0"/>
        <w:autoSpaceDN w:val="0"/>
        <w:adjustRightInd w:val="0"/>
        <w:jc w:val="center"/>
        <w:rPr>
          <w:rFonts w:asciiTheme="minorHAnsi" w:hAnsiTheme="minorHAnsi" w:cstheme="minorHAnsi"/>
          <w:b/>
          <w:sz w:val="24"/>
          <w:szCs w:val="24"/>
        </w:rPr>
      </w:pPr>
    </w:p>
    <w:p w14:paraId="38A6064D" w14:textId="77777777" w:rsidR="00D560EA" w:rsidRPr="00E354A3" w:rsidRDefault="00D560EA" w:rsidP="00901673">
      <w:pPr>
        <w:autoSpaceDE w:val="0"/>
        <w:autoSpaceDN w:val="0"/>
        <w:adjustRightInd w:val="0"/>
        <w:jc w:val="center"/>
        <w:rPr>
          <w:rFonts w:asciiTheme="minorHAnsi" w:hAnsiTheme="minorHAnsi" w:cstheme="minorHAnsi"/>
          <w:b/>
          <w:sz w:val="24"/>
          <w:szCs w:val="24"/>
        </w:rPr>
      </w:pPr>
    </w:p>
    <w:p w14:paraId="544C7EA1" w14:textId="77777777" w:rsidR="00AF0938" w:rsidRPr="00E354A3" w:rsidRDefault="00AF0938" w:rsidP="00B447DA">
      <w:pPr>
        <w:rPr>
          <w:rFonts w:asciiTheme="minorHAnsi" w:hAnsiTheme="minorHAnsi" w:cstheme="minorHAnsi"/>
          <w:b/>
          <w:color w:val="000000" w:themeColor="text1"/>
          <w:sz w:val="28"/>
          <w:szCs w:val="28"/>
        </w:rPr>
      </w:pPr>
      <w:bookmarkStart w:id="0" w:name="_Toc384570237"/>
      <w:bookmarkStart w:id="1" w:name="_Toc417460432"/>
    </w:p>
    <w:p w14:paraId="15A2CB58" w14:textId="77777777" w:rsidR="00B447DA" w:rsidRPr="00E354A3" w:rsidRDefault="00A65962" w:rsidP="00B447DA">
      <w:pPr>
        <w:rPr>
          <w:rFonts w:asciiTheme="minorHAnsi" w:hAnsiTheme="minorHAnsi" w:cstheme="minorHAnsi"/>
          <w:b/>
          <w:sz w:val="28"/>
          <w:szCs w:val="28"/>
        </w:rPr>
      </w:pPr>
      <w:r w:rsidRPr="00E354A3">
        <w:rPr>
          <w:rFonts w:asciiTheme="minorHAnsi" w:hAnsiTheme="minorHAnsi" w:cstheme="minorHAnsi"/>
          <w:b/>
          <w:color w:val="000000" w:themeColor="text1"/>
          <w:sz w:val="28"/>
          <w:szCs w:val="28"/>
        </w:rPr>
        <w:t>OBR</w:t>
      </w:r>
      <w:r w:rsidR="00955232" w:rsidRPr="00E354A3">
        <w:rPr>
          <w:rFonts w:asciiTheme="minorHAnsi" w:hAnsiTheme="minorHAnsi" w:cstheme="minorHAnsi"/>
          <w:b/>
          <w:color w:val="000000" w:themeColor="text1"/>
          <w:sz w:val="28"/>
          <w:szCs w:val="28"/>
        </w:rPr>
        <w:t>.</w:t>
      </w:r>
      <w:r w:rsidRPr="00E354A3">
        <w:rPr>
          <w:rFonts w:asciiTheme="minorHAnsi" w:hAnsiTheme="minorHAnsi" w:cstheme="minorHAnsi"/>
          <w:b/>
          <w:color w:val="000000" w:themeColor="text1"/>
          <w:sz w:val="28"/>
          <w:szCs w:val="28"/>
        </w:rPr>
        <w:t xml:space="preserve"> 2</w:t>
      </w:r>
      <w:bookmarkEnd w:id="0"/>
      <w:bookmarkEnd w:id="1"/>
      <w:r w:rsidR="00B447DA" w:rsidRPr="00E354A3">
        <w:rPr>
          <w:rFonts w:asciiTheme="minorHAnsi" w:hAnsiTheme="minorHAnsi" w:cstheme="minorHAnsi"/>
          <w:b/>
          <w:sz w:val="28"/>
          <w:szCs w:val="28"/>
        </w:rPr>
        <w:t xml:space="preserve"> </w:t>
      </w:r>
      <w:r w:rsidR="00B447DA" w:rsidRPr="00E354A3">
        <w:rPr>
          <w:rFonts w:asciiTheme="minorHAnsi" w:hAnsiTheme="minorHAnsi" w:cstheme="minorHAnsi"/>
          <w:b/>
          <w:sz w:val="28"/>
          <w:szCs w:val="28"/>
        </w:rPr>
        <w:tab/>
        <w:t>IZJAVA O PODIZVAJALCIH,  KI SODELUJEJO V PONUDBI</w:t>
      </w:r>
    </w:p>
    <w:p w14:paraId="215FB52E" w14:textId="77777777" w:rsidR="00A65962" w:rsidRPr="00E354A3" w:rsidRDefault="00A65962" w:rsidP="00A65962">
      <w:pPr>
        <w:rPr>
          <w:rFonts w:asciiTheme="minorHAnsi" w:hAnsiTheme="minorHAnsi" w:cstheme="minorHAnsi"/>
          <w:sz w:val="24"/>
          <w:szCs w:val="24"/>
        </w:rPr>
      </w:pPr>
    </w:p>
    <w:p w14:paraId="6FB660C0" w14:textId="77777777" w:rsidR="00A65962" w:rsidRPr="00E354A3" w:rsidRDefault="00A65962" w:rsidP="00A65962">
      <w:pPr>
        <w:rPr>
          <w:rStyle w:val="Poudarek"/>
          <w:rFonts w:asciiTheme="minorHAnsi" w:hAnsiTheme="minorHAnsi" w:cstheme="minorHAnsi"/>
          <w:sz w:val="24"/>
          <w:szCs w:val="24"/>
        </w:rPr>
      </w:pPr>
    </w:p>
    <w:p w14:paraId="42AAAB0C" w14:textId="06927C77" w:rsidR="00A65962" w:rsidRPr="00E354A3" w:rsidRDefault="00A65962" w:rsidP="007801E9">
      <w:pPr>
        <w:jc w:val="both"/>
        <w:rPr>
          <w:rFonts w:asciiTheme="minorHAnsi" w:hAnsiTheme="minorHAnsi" w:cstheme="minorHAnsi"/>
          <w:sz w:val="24"/>
          <w:szCs w:val="24"/>
        </w:rPr>
      </w:pPr>
      <w:r w:rsidRPr="00E354A3">
        <w:rPr>
          <w:rFonts w:asciiTheme="minorHAnsi" w:eastAsia="Calibri" w:hAnsiTheme="minorHAnsi" w:cstheme="minorHAnsi"/>
          <w:sz w:val="24"/>
          <w:szCs w:val="24"/>
        </w:rPr>
        <w:t xml:space="preserve">V zvezi z javnim naročilom </w:t>
      </w:r>
      <w:r w:rsidRPr="00B40405">
        <w:rPr>
          <w:rFonts w:asciiTheme="minorHAnsi" w:hAnsiTheme="minorHAnsi" w:cstheme="minorHAnsi"/>
          <w:sz w:val="24"/>
          <w:szCs w:val="24"/>
        </w:rPr>
        <w:t>»</w:t>
      </w:r>
      <w:r w:rsidR="004D7D0C">
        <w:rPr>
          <w:rFonts w:asciiTheme="minorHAnsi" w:hAnsiTheme="minorHAnsi"/>
          <w:b/>
          <w:bCs/>
          <w:sz w:val="24"/>
          <w:szCs w:val="24"/>
        </w:rPr>
        <w:t>Nakup in dobava nove univerzalne naprave za mehansko preizkušanje materialov in nosilnosti strukturnih elementov</w:t>
      </w:r>
      <w:r w:rsidR="00286BA2" w:rsidRPr="00E354A3">
        <w:rPr>
          <w:rFonts w:asciiTheme="minorHAnsi" w:hAnsiTheme="minorHAnsi" w:cstheme="minorHAnsi"/>
          <w:sz w:val="24"/>
          <w:szCs w:val="24"/>
        </w:rPr>
        <w:t>«</w:t>
      </w:r>
    </w:p>
    <w:p w14:paraId="2870CA98" w14:textId="77777777" w:rsidR="00A65962" w:rsidRPr="00E354A3" w:rsidRDefault="00A65962" w:rsidP="00A65962">
      <w:pPr>
        <w:rPr>
          <w:rFonts w:asciiTheme="minorHAnsi" w:hAnsiTheme="minorHAnsi" w:cstheme="minorHAnsi"/>
          <w:sz w:val="24"/>
          <w:szCs w:val="24"/>
        </w:rPr>
      </w:pPr>
    </w:p>
    <w:p w14:paraId="0A18FDE4" w14:textId="77777777" w:rsidR="00A65962" w:rsidRPr="00E354A3" w:rsidRDefault="00A65962" w:rsidP="00A65962">
      <w:pPr>
        <w:jc w:val="center"/>
        <w:rPr>
          <w:rFonts w:asciiTheme="minorHAnsi" w:hAnsiTheme="minorHAnsi" w:cstheme="minorHAnsi"/>
          <w:sz w:val="24"/>
          <w:szCs w:val="24"/>
        </w:rPr>
      </w:pPr>
      <w:r w:rsidRPr="00E354A3">
        <w:rPr>
          <w:rFonts w:asciiTheme="minorHAnsi" w:hAnsiTheme="minorHAnsi" w:cstheme="minorHAnsi"/>
          <w:sz w:val="24"/>
          <w:szCs w:val="24"/>
        </w:rPr>
        <w:t>(ustrezno obkrožite A ali B)</w:t>
      </w:r>
      <w:r w:rsidR="009977A1" w:rsidRPr="00E354A3">
        <w:rPr>
          <w:rStyle w:val="Sprotnaopomba-sklic"/>
          <w:rFonts w:asciiTheme="minorHAnsi" w:hAnsiTheme="minorHAnsi" w:cstheme="minorHAnsi"/>
          <w:sz w:val="24"/>
          <w:szCs w:val="24"/>
        </w:rPr>
        <w:t xml:space="preserve"> </w:t>
      </w:r>
    </w:p>
    <w:p w14:paraId="7BD0D10B" w14:textId="77777777" w:rsidR="00A65962" w:rsidRPr="00E354A3" w:rsidRDefault="00A65962" w:rsidP="00A65962">
      <w:pPr>
        <w:rPr>
          <w:rFonts w:asciiTheme="minorHAnsi" w:hAnsiTheme="minorHAnsi" w:cstheme="minorHAnsi"/>
          <w:sz w:val="24"/>
          <w:szCs w:val="24"/>
        </w:rPr>
      </w:pPr>
    </w:p>
    <w:p w14:paraId="14F07C33" w14:textId="77777777" w:rsidR="00A65962" w:rsidRPr="00E354A3" w:rsidRDefault="00A65962" w:rsidP="00496248">
      <w:pPr>
        <w:pStyle w:val="Odstavekseznama"/>
        <w:numPr>
          <w:ilvl w:val="0"/>
          <w:numId w:val="4"/>
        </w:numPr>
        <w:spacing w:after="0"/>
        <w:ind w:left="284" w:hanging="284"/>
        <w:jc w:val="both"/>
        <w:rPr>
          <w:rFonts w:asciiTheme="minorHAnsi" w:hAnsiTheme="minorHAnsi" w:cstheme="minorHAnsi"/>
          <w:b/>
          <w:sz w:val="24"/>
          <w:szCs w:val="24"/>
        </w:rPr>
      </w:pPr>
      <w:r w:rsidRPr="00E354A3">
        <w:rPr>
          <w:rFonts w:asciiTheme="minorHAnsi" w:hAnsiTheme="minorHAnsi" w:cstheme="minorHAnsi"/>
          <w:b/>
          <w:sz w:val="24"/>
          <w:szCs w:val="24"/>
        </w:rPr>
        <w:t>izjavljamo, da nastopamo s podizvajalcem(-i) v obsegu in vrednosti del kot sledi</w:t>
      </w:r>
    </w:p>
    <w:p w14:paraId="68D964E6" w14:textId="77777777" w:rsidR="00A65962" w:rsidRPr="00E354A3" w:rsidRDefault="00A65962" w:rsidP="00D338DE">
      <w:pPr>
        <w:pStyle w:val="Odstavekseznama"/>
        <w:spacing w:after="0" w:line="240" w:lineRule="auto"/>
        <w:ind w:left="181"/>
        <w:rPr>
          <w:rFonts w:asciiTheme="minorHAnsi" w:hAnsiTheme="minorHAnsi" w:cstheme="minorHAnsi"/>
          <w:b/>
          <w:sz w:val="24"/>
          <w:szCs w:val="24"/>
        </w:rPr>
      </w:pPr>
      <w:r w:rsidRPr="00E354A3">
        <w:rPr>
          <w:rFonts w:asciiTheme="minorHAnsi" w:hAnsiTheme="minorHAnsi" w:cstheme="minorHAnsi"/>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2C3BAA" w14:paraId="58F3BA20"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7700CA7B" w14:textId="77777777" w:rsidR="00A65962" w:rsidRPr="00E354A3" w:rsidRDefault="00A65962" w:rsidP="00D560EA">
            <w:pPr>
              <w:rPr>
                <w:rFonts w:asciiTheme="minorHAnsi" w:hAnsiTheme="minorHAnsi" w:cstheme="minorHAnsi"/>
                <w:sz w:val="20"/>
                <w:szCs w:val="20"/>
              </w:rPr>
            </w:pPr>
            <w:r w:rsidRPr="00E354A3">
              <w:rPr>
                <w:rFonts w:asciiTheme="minorHAnsi" w:hAnsiTheme="minorHAnsi" w:cs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464C558" w14:textId="77777777" w:rsidR="00A65962" w:rsidRPr="00E354A3" w:rsidRDefault="00A65962" w:rsidP="00D560EA">
            <w:pPr>
              <w:rPr>
                <w:rFonts w:asciiTheme="minorHAnsi" w:hAnsiTheme="minorHAnsi" w:cstheme="minorHAnsi"/>
                <w:sz w:val="24"/>
                <w:szCs w:val="24"/>
              </w:rPr>
            </w:pPr>
          </w:p>
        </w:tc>
      </w:tr>
      <w:tr w:rsidR="00A65962" w:rsidRPr="002C3BAA" w14:paraId="015F584B"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93852E4" w14:textId="77777777" w:rsidR="00A65962" w:rsidRPr="002C3BAA" w:rsidRDefault="00A65962" w:rsidP="00D560EA">
            <w:pPr>
              <w:rPr>
                <w:rFonts w:asciiTheme="minorHAnsi" w:hAnsiTheme="minorHAnsi" w:cstheme="minorHAnsi"/>
                <w:sz w:val="20"/>
                <w:szCs w:val="20"/>
              </w:rPr>
            </w:pPr>
            <w:r w:rsidRPr="002C3BAA">
              <w:rPr>
                <w:rFonts w:asciiTheme="minorHAnsi" w:hAnsiTheme="minorHAnsi" w:cs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0D0B292" w14:textId="77777777" w:rsidR="00A65962" w:rsidRPr="00B40405" w:rsidRDefault="00A65962" w:rsidP="00D560EA">
            <w:pPr>
              <w:rPr>
                <w:rFonts w:asciiTheme="minorHAnsi" w:hAnsiTheme="minorHAnsi" w:cstheme="minorHAnsi"/>
                <w:sz w:val="24"/>
                <w:szCs w:val="24"/>
              </w:rPr>
            </w:pPr>
          </w:p>
        </w:tc>
      </w:tr>
      <w:tr w:rsidR="00A65962" w:rsidRPr="002C3BAA" w14:paraId="6B386564"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41CAF323" w14:textId="77777777" w:rsidR="00A65962" w:rsidRPr="002C3BAA" w:rsidRDefault="00A65962" w:rsidP="00D560EA">
            <w:pPr>
              <w:rPr>
                <w:rFonts w:asciiTheme="minorHAnsi" w:hAnsiTheme="minorHAnsi" w:cstheme="minorHAnsi"/>
                <w:sz w:val="20"/>
                <w:szCs w:val="20"/>
              </w:rPr>
            </w:pPr>
            <w:r w:rsidRPr="002C3BAA">
              <w:rPr>
                <w:rFonts w:asciiTheme="minorHAnsi" w:hAnsiTheme="minorHAnsi" w:cs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21DE60E8" w14:textId="77777777" w:rsidR="00A65962" w:rsidRPr="00B40405" w:rsidRDefault="00A65962" w:rsidP="00D560EA">
            <w:pPr>
              <w:rPr>
                <w:rFonts w:asciiTheme="minorHAnsi" w:hAnsiTheme="minorHAnsi" w:cstheme="minorHAnsi"/>
                <w:sz w:val="24"/>
                <w:szCs w:val="24"/>
              </w:rPr>
            </w:pPr>
          </w:p>
        </w:tc>
      </w:tr>
      <w:tr w:rsidR="00A65962" w:rsidRPr="002C3BAA" w14:paraId="37FD875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6D96A79C" w14:textId="77777777" w:rsidR="00A65962" w:rsidRPr="002C3BAA" w:rsidRDefault="00A65962" w:rsidP="00D560EA">
            <w:pPr>
              <w:rPr>
                <w:rFonts w:asciiTheme="minorHAnsi" w:hAnsiTheme="minorHAnsi" w:cstheme="minorHAnsi"/>
                <w:sz w:val="20"/>
                <w:szCs w:val="20"/>
              </w:rPr>
            </w:pPr>
            <w:r w:rsidRPr="002C3BAA">
              <w:rPr>
                <w:rFonts w:asciiTheme="minorHAnsi" w:hAnsiTheme="minorHAnsi" w:cs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47A8F64B" w14:textId="77777777" w:rsidR="00A65962" w:rsidRPr="00B40405" w:rsidRDefault="00A65962" w:rsidP="00D560EA">
            <w:pPr>
              <w:rPr>
                <w:rFonts w:asciiTheme="minorHAnsi" w:hAnsiTheme="minorHAnsi" w:cstheme="minorHAnsi"/>
                <w:sz w:val="24"/>
                <w:szCs w:val="24"/>
              </w:rPr>
            </w:pPr>
          </w:p>
        </w:tc>
      </w:tr>
      <w:tr w:rsidR="00EB0B03" w:rsidRPr="002C3BAA" w14:paraId="1F782682"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143EFF1D" w14:textId="77777777" w:rsidR="00EB0B03" w:rsidRPr="00B40405" w:rsidRDefault="00EB0B03" w:rsidP="00F91FA6">
            <w:pPr>
              <w:rPr>
                <w:rFonts w:asciiTheme="minorHAnsi" w:hAnsiTheme="minorHAnsi" w:cstheme="minorHAnsi"/>
                <w:sz w:val="20"/>
                <w:szCs w:val="20"/>
              </w:rPr>
            </w:pPr>
            <w:r w:rsidRPr="002C3BAA">
              <w:rPr>
                <w:rFonts w:asciiTheme="minorHAnsi" w:hAnsiTheme="minorHAnsi" w:cstheme="minorHAnsi"/>
                <w:sz w:val="20"/>
                <w:szCs w:val="20"/>
              </w:rPr>
              <w:t xml:space="preserve">Št. </w:t>
            </w:r>
            <w:r w:rsidR="00F91FA6" w:rsidRPr="002C3BAA">
              <w:rPr>
                <w:rFonts w:asciiTheme="minorHAnsi" w:hAnsiTheme="minorHAnsi" w:cstheme="minorHAnsi"/>
                <w:sz w:val="20"/>
                <w:szCs w:val="20"/>
              </w:rPr>
              <w:t>v</w:t>
            </w:r>
            <w:r w:rsidRPr="002C3BAA">
              <w:rPr>
                <w:rFonts w:asciiTheme="minorHAnsi" w:hAnsiTheme="minorHAnsi" w:cs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4FCDA678" w14:textId="77777777" w:rsidR="00EB0B03" w:rsidRPr="00E354A3" w:rsidRDefault="00EB0B03" w:rsidP="00D560EA">
            <w:pPr>
              <w:rPr>
                <w:rFonts w:asciiTheme="minorHAnsi" w:hAnsiTheme="minorHAnsi" w:cstheme="minorHAnsi"/>
                <w:sz w:val="24"/>
                <w:szCs w:val="24"/>
              </w:rPr>
            </w:pPr>
          </w:p>
        </w:tc>
      </w:tr>
    </w:tbl>
    <w:p w14:paraId="5F6A05B1" w14:textId="77777777" w:rsidR="00A65962" w:rsidRPr="002C3BAA" w:rsidRDefault="00A65962" w:rsidP="00A65962">
      <w:pPr>
        <w:rPr>
          <w:rFonts w:asciiTheme="minorHAnsi" w:hAnsiTheme="minorHAnsi" w:cstheme="minorHAnsi"/>
          <w:sz w:val="24"/>
          <w:szCs w:val="24"/>
        </w:rPr>
      </w:pPr>
    </w:p>
    <w:p w14:paraId="0169478C" w14:textId="77777777" w:rsidR="00A65962" w:rsidRPr="002C3BAA" w:rsidRDefault="00A65962" w:rsidP="00A65962">
      <w:pPr>
        <w:rPr>
          <w:rFonts w:asciiTheme="minorHAnsi" w:hAnsiTheme="minorHAnsi" w:cstheme="minorHAnsi"/>
          <w:sz w:val="24"/>
          <w:szCs w:val="24"/>
        </w:rPr>
      </w:pPr>
      <w:r w:rsidRPr="002C3BAA">
        <w:rPr>
          <w:rFonts w:asciiTheme="minorHAnsi" w:hAnsiTheme="minorHAnsi" w:cstheme="minorHAnsi"/>
          <w:sz w:val="24"/>
          <w:szCs w:val="24"/>
        </w:rPr>
        <w:t xml:space="preserve">Izjavljamo, </w:t>
      </w:r>
    </w:p>
    <w:p w14:paraId="3EEA7D15" w14:textId="77777777" w:rsidR="00A65962" w:rsidRPr="00E354A3" w:rsidRDefault="00A65962" w:rsidP="00463A66">
      <w:pPr>
        <w:pStyle w:val="Odstavekseznama"/>
        <w:numPr>
          <w:ilvl w:val="0"/>
          <w:numId w:val="5"/>
        </w:numPr>
        <w:spacing w:after="0"/>
        <w:jc w:val="both"/>
        <w:rPr>
          <w:rFonts w:asciiTheme="minorHAnsi" w:hAnsiTheme="minorHAnsi" w:cstheme="minorHAnsi"/>
          <w:sz w:val="24"/>
          <w:szCs w:val="24"/>
        </w:rPr>
      </w:pPr>
      <w:r w:rsidRPr="00B40405">
        <w:rPr>
          <w:rFonts w:asciiTheme="minorHAnsi" w:hAnsiTheme="minorHAnsi" w:cstheme="minorHAnsi"/>
          <w:sz w:val="24"/>
          <w:szCs w:val="24"/>
        </w:rPr>
        <w:t>da s pogodbo o izvedbi javnega naročila pooblaščamo naročnika, da na podlagi potrjenega računa oziroma situacije neposredno plačuje podizvajalcem,</w:t>
      </w:r>
      <w:r w:rsidR="00700AA6" w:rsidRPr="00E354A3">
        <w:rPr>
          <w:rFonts w:asciiTheme="minorHAnsi" w:hAnsiTheme="minorHAnsi" w:cstheme="minorHAnsi"/>
          <w:sz w:val="24"/>
          <w:szCs w:val="24"/>
        </w:rPr>
        <w:t xml:space="preserve"> v kolikor je podizvajalec pisno zahteval neposredna plačila.</w:t>
      </w:r>
    </w:p>
    <w:p w14:paraId="44CD6373" w14:textId="77777777" w:rsidR="00DD1489" w:rsidRPr="00E354A3" w:rsidRDefault="00D3120B" w:rsidP="00463A66">
      <w:pPr>
        <w:pStyle w:val="Odstavekseznama"/>
        <w:numPr>
          <w:ilvl w:val="0"/>
          <w:numId w:val="5"/>
        </w:numPr>
        <w:spacing w:after="0"/>
        <w:jc w:val="both"/>
        <w:rPr>
          <w:rFonts w:asciiTheme="minorHAnsi" w:eastAsia="Times New Roman" w:hAnsiTheme="minorHAnsi" w:cstheme="minorHAnsi"/>
          <w:sz w:val="24"/>
          <w:szCs w:val="24"/>
        </w:rPr>
      </w:pPr>
      <w:r w:rsidRPr="00E354A3">
        <w:rPr>
          <w:rFonts w:asciiTheme="minorHAnsi" w:eastAsia="Times New Roman" w:hAnsiTheme="minorHAnsi" w:cstheme="minorHAnsi"/>
          <w:sz w:val="24"/>
          <w:szCs w:val="24"/>
        </w:rPr>
        <w:t xml:space="preserve">da bomo </w:t>
      </w:r>
      <w:r w:rsidR="00700AA6" w:rsidRPr="00E354A3">
        <w:rPr>
          <w:rFonts w:asciiTheme="minorHAnsi" w:eastAsia="Times New Roman" w:hAnsiTheme="minorHAnsi" w:cstheme="minorHAnsi"/>
          <w:sz w:val="24"/>
          <w:szCs w:val="24"/>
        </w:rPr>
        <w:t xml:space="preserve">v primeru, da bo podizvajalec zahteval neposredna plačila, </w:t>
      </w:r>
      <w:r w:rsidRPr="00E354A3">
        <w:rPr>
          <w:rFonts w:asciiTheme="minorHAnsi" w:eastAsia="Times New Roman" w:hAnsiTheme="minorHAnsi" w:cstheme="minorHAnsi"/>
          <w:sz w:val="24"/>
          <w:szCs w:val="24"/>
        </w:rPr>
        <w:t>svojemu računu ali situaciji priložili račun ali situacijo podizvajalca, ki ga je predhodno potrdil</w:t>
      </w:r>
      <w:r w:rsidR="00DD1489" w:rsidRPr="00E354A3">
        <w:rPr>
          <w:rFonts w:asciiTheme="minorHAnsi" w:eastAsia="Times New Roman" w:hAnsiTheme="minorHAnsi" w:cstheme="minorHAnsi"/>
          <w:sz w:val="24"/>
          <w:szCs w:val="24"/>
        </w:rPr>
        <w:t>;</w:t>
      </w:r>
    </w:p>
    <w:p w14:paraId="166D0966" w14:textId="77777777" w:rsidR="00D3120B" w:rsidRPr="00E354A3" w:rsidRDefault="00DD1489" w:rsidP="00DD1489">
      <w:pPr>
        <w:pStyle w:val="Odstavekseznama"/>
        <w:numPr>
          <w:ilvl w:val="0"/>
          <w:numId w:val="5"/>
        </w:numPr>
        <w:spacing w:after="0"/>
        <w:jc w:val="both"/>
        <w:rPr>
          <w:rFonts w:asciiTheme="minorHAnsi" w:eastAsia="Times New Roman" w:hAnsiTheme="minorHAnsi" w:cstheme="minorHAnsi"/>
          <w:sz w:val="24"/>
          <w:szCs w:val="24"/>
        </w:rPr>
      </w:pPr>
      <w:r w:rsidRPr="00E354A3">
        <w:rPr>
          <w:rFonts w:asciiTheme="minorHAnsi" w:eastAsia="Times New Roman" w:hAnsiTheme="minorHAnsi" w:cstheme="minorHAnsi"/>
          <w:sz w:val="24"/>
          <w:szCs w:val="24"/>
        </w:rPr>
        <w:t xml:space="preserve">v primeru, da podizvajalec ne bo zahteval neposrednega plačila, se glavni izvajalec zavezuje, da </w:t>
      </w:r>
      <w:r w:rsidR="00B57B55" w:rsidRPr="00E354A3">
        <w:rPr>
          <w:rFonts w:asciiTheme="minorHAnsi" w:eastAsia="Times New Roman" w:hAnsiTheme="minorHAnsi" w:cstheme="minorHAnsi"/>
          <w:sz w:val="24"/>
          <w:szCs w:val="24"/>
        </w:rPr>
        <w:t xml:space="preserve">bo naročniku </w:t>
      </w:r>
      <w:r w:rsidRPr="00E354A3">
        <w:rPr>
          <w:rFonts w:asciiTheme="minorHAnsi" w:eastAsia="Times New Roman" w:hAnsiTheme="minorHAnsi" w:cstheme="minorHAnsi"/>
          <w:sz w:val="24"/>
          <w:szCs w:val="24"/>
        </w:rPr>
        <w:t xml:space="preserve">najpozneje v </w:t>
      </w:r>
      <w:r w:rsidR="00240B16" w:rsidRPr="00E354A3">
        <w:rPr>
          <w:rFonts w:asciiTheme="minorHAnsi" w:eastAsia="Times New Roman" w:hAnsiTheme="minorHAnsi" w:cstheme="minorHAnsi"/>
          <w:sz w:val="24"/>
          <w:szCs w:val="24"/>
        </w:rPr>
        <w:t>šestdesetih (</w:t>
      </w:r>
      <w:r w:rsidRPr="00E354A3">
        <w:rPr>
          <w:rFonts w:asciiTheme="minorHAnsi" w:eastAsia="Times New Roman" w:hAnsiTheme="minorHAnsi" w:cstheme="minorHAnsi"/>
          <w:sz w:val="24"/>
          <w:szCs w:val="24"/>
        </w:rPr>
        <w:t>60</w:t>
      </w:r>
      <w:r w:rsidR="00240B16" w:rsidRPr="00E354A3">
        <w:rPr>
          <w:rFonts w:asciiTheme="minorHAnsi" w:eastAsia="Times New Roman" w:hAnsiTheme="minorHAnsi" w:cstheme="minorHAnsi"/>
          <w:sz w:val="24"/>
          <w:szCs w:val="24"/>
        </w:rPr>
        <w:t>)</w:t>
      </w:r>
      <w:r w:rsidRPr="00E354A3">
        <w:rPr>
          <w:rFonts w:asciiTheme="minorHAnsi" w:eastAsia="Times New Roman" w:hAnsiTheme="minorHAnsi" w:cstheme="minorHAnsi"/>
          <w:sz w:val="24"/>
          <w:szCs w:val="24"/>
        </w:rPr>
        <w:t xml:space="preserve"> dneh od plačila končnega</w:t>
      </w:r>
      <w:r w:rsidR="00B726BC" w:rsidRPr="00E354A3">
        <w:rPr>
          <w:rFonts w:asciiTheme="minorHAnsi" w:eastAsia="Times New Roman" w:hAnsiTheme="minorHAnsi" w:cstheme="minorHAnsi"/>
          <w:sz w:val="24"/>
          <w:szCs w:val="24"/>
        </w:rPr>
        <w:t xml:space="preserve"> računa oziroma situacije poslal</w:t>
      </w:r>
      <w:r w:rsidRPr="00E354A3">
        <w:rPr>
          <w:rFonts w:asciiTheme="minorHAnsi" w:eastAsia="Times New Roman" w:hAnsiTheme="minorHAnsi" w:cstheme="minorHAnsi"/>
          <w:sz w:val="24"/>
          <w:szCs w:val="24"/>
        </w:rPr>
        <w:t xml:space="preserve"> svojo pisno izjavo in pisno izjavo podizvajalca, da je podizvajalec prejel plačilo za izvedene gradnje ali storitve oziroma dobavljeno blago, neposredno povezano s predmetom javnega naročila</w:t>
      </w:r>
      <w:r w:rsidR="00D3120B" w:rsidRPr="00E354A3">
        <w:rPr>
          <w:rFonts w:asciiTheme="minorHAnsi" w:eastAsia="Times New Roman" w:hAnsiTheme="minorHAnsi" w:cstheme="minorHAnsi"/>
          <w:sz w:val="24"/>
          <w:szCs w:val="24"/>
        </w:rPr>
        <w:t>.</w:t>
      </w:r>
    </w:p>
    <w:p w14:paraId="700E40A1" w14:textId="77777777" w:rsidR="00D3120B" w:rsidRPr="00E354A3" w:rsidRDefault="00D3120B" w:rsidP="00D3120B">
      <w:pPr>
        <w:jc w:val="both"/>
        <w:rPr>
          <w:rFonts w:asciiTheme="minorHAnsi" w:hAnsiTheme="minorHAnsi" w:cstheme="minorHAnsi"/>
          <w:b/>
          <w:i/>
          <w:sz w:val="24"/>
          <w:szCs w:val="24"/>
        </w:rPr>
      </w:pPr>
    </w:p>
    <w:p w14:paraId="6DD251A1" w14:textId="77777777" w:rsidR="00A65962" w:rsidRPr="00E354A3" w:rsidRDefault="00A65962" w:rsidP="00A65962">
      <w:pPr>
        <w:rPr>
          <w:rFonts w:asciiTheme="minorHAnsi" w:hAnsiTheme="minorHAnsi" w:cstheme="minorHAnsi"/>
          <w:b/>
          <w:sz w:val="24"/>
          <w:szCs w:val="24"/>
        </w:rPr>
      </w:pPr>
      <w:r w:rsidRPr="00E354A3">
        <w:rPr>
          <w:rFonts w:asciiTheme="minorHAnsi" w:hAnsiTheme="minorHAnsi" w:cstheme="minorHAnsi"/>
          <w:b/>
          <w:sz w:val="24"/>
          <w:szCs w:val="24"/>
        </w:rPr>
        <w:t>B) izjavljamo, da ne nastopamo s podizvajalcem.</w:t>
      </w:r>
    </w:p>
    <w:p w14:paraId="3892721E" w14:textId="77777777" w:rsidR="00A65962" w:rsidRPr="00E354A3" w:rsidRDefault="00A65962" w:rsidP="00FF6C02">
      <w:pPr>
        <w:jc w:val="both"/>
        <w:rPr>
          <w:rFonts w:asciiTheme="minorHAnsi" w:hAnsiTheme="minorHAnsi" w:cstheme="minorHAnsi"/>
        </w:rPr>
      </w:pPr>
      <w:r w:rsidRPr="00E354A3">
        <w:rPr>
          <w:rFonts w:asciiTheme="minorHAnsi" w:hAnsiTheme="minorHAnsi" w:cstheme="minorHAnsi"/>
          <w:sz w:val="24"/>
          <w:szCs w:val="24"/>
        </w:rPr>
        <w:t>Seznanjeni smo z dejstvom in se strinjamo, da v kolikor  ne bomo priglasili vseh podizvajalcev, ima naročnik iz tega razloga pravico sklenjeno pogodbo</w:t>
      </w:r>
      <w:r w:rsidR="0057016D" w:rsidRPr="00E354A3">
        <w:rPr>
          <w:rFonts w:asciiTheme="minorHAnsi" w:hAnsiTheme="minorHAnsi" w:cstheme="minorHAnsi"/>
          <w:sz w:val="24"/>
          <w:szCs w:val="24"/>
        </w:rPr>
        <w:t xml:space="preserve"> krivdno odpovedati</w:t>
      </w:r>
      <w:r w:rsidRPr="00E354A3">
        <w:rPr>
          <w:rFonts w:asciiTheme="minorHAnsi" w:hAnsiTheme="minorHAnsi" w:cstheme="minorHAnsi"/>
          <w:sz w:val="24"/>
          <w:szCs w:val="24"/>
        </w:rPr>
        <w:t>,</w:t>
      </w:r>
      <w:r w:rsidRPr="00E354A3">
        <w:rPr>
          <w:rFonts w:asciiTheme="minorHAnsi" w:hAnsiTheme="minorHAnsi" w:cstheme="minorHAnsi"/>
        </w:rPr>
        <w:t xml:space="preserve"> če naknadno ugotovi, da ponudnik nastopa s podizvajalci, ki jih ni</w:t>
      </w:r>
      <w:r w:rsidR="00F00742" w:rsidRPr="00E354A3">
        <w:rPr>
          <w:rFonts w:asciiTheme="minorHAnsi" w:hAnsiTheme="minorHAnsi" w:cstheme="minorHAnsi"/>
        </w:rPr>
        <w:t xml:space="preserve"> </w:t>
      </w:r>
      <w:r w:rsidRPr="00E354A3">
        <w:rPr>
          <w:rFonts w:asciiTheme="minorHAnsi" w:hAnsiTheme="minorHAnsi" w:cstheme="minorHAnsi"/>
        </w:rPr>
        <w:t>priglasil v skladu z določili te razpisne dokumentacije.</w:t>
      </w:r>
    </w:p>
    <w:p w14:paraId="6530C0A3" w14:textId="77777777" w:rsidR="00A65962" w:rsidRPr="00E354A3" w:rsidRDefault="00A65962" w:rsidP="00A65962">
      <w:pPr>
        <w:rPr>
          <w:rFonts w:asciiTheme="minorHAnsi" w:hAnsiTheme="minorHAnsi" w:cstheme="minorHAnsi"/>
        </w:rPr>
      </w:pPr>
    </w:p>
    <w:p w14:paraId="1A5B21F5" w14:textId="77777777" w:rsidR="00A65962" w:rsidRPr="00E354A3" w:rsidRDefault="00A65962" w:rsidP="00A65962">
      <w:pPr>
        <w:rPr>
          <w:rFonts w:asciiTheme="minorHAnsi" w:hAnsiTheme="minorHAnsi" w:cstheme="minorHAnsi"/>
        </w:rPr>
      </w:pPr>
    </w:p>
    <w:tbl>
      <w:tblPr>
        <w:tblW w:w="0" w:type="auto"/>
        <w:tblLayout w:type="fixed"/>
        <w:tblLook w:val="04A0" w:firstRow="1" w:lastRow="0" w:firstColumn="1" w:lastColumn="0" w:noHBand="0" w:noVBand="1"/>
      </w:tblPr>
      <w:tblGrid>
        <w:gridCol w:w="4361"/>
        <w:gridCol w:w="4361"/>
      </w:tblGrid>
      <w:tr w:rsidR="00A65962" w:rsidRPr="002C3BAA" w14:paraId="1005C7AC" w14:textId="77777777" w:rsidTr="00D560EA">
        <w:trPr>
          <w:cantSplit/>
        </w:trPr>
        <w:tc>
          <w:tcPr>
            <w:tcW w:w="4361" w:type="dxa"/>
            <w:hideMark/>
          </w:tcPr>
          <w:p w14:paraId="35326755" w14:textId="77777777" w:rsidR="00A65962" w:rsidRPr="00E354A3" w:rsidRDefault="00A65962" w:rsidP="00D560EA">
            <w:pPr>
              <w:rPr>
                <w:rFonts w:asciiTheme="minorHAnsi" w:hAnsiTheme="minorHAnsi" w:cstheme="minorHAnsi"/>
              </w:rPr>
            </w:pPr>
          </w:p>
        </w:tc>
        <w:tc>
          <w:tcPr>
            <w:tcW w:w="4361" w:type="dxa"/>
          </w:tcPr>
          <w:p w14:paraId="69B2EB9D" w14:textId="77777777" w:rsidR="00A65962" w:rsidRPr="00E354A3" w:rsidRDefault="00A65962" w:rsidP="00740427">
            <w:pPr>
              <w:rPr>
                <w:rFonts w:asciiTheme="minorHAnsi" w:hAnsiTheme="minorHAnsi" w:cstheme="minorHAnsi"/>
              </w:rPr>
            </w:pPr>
          </w:p>
        </w:tc>
      </w:tr>
      <w:tr w:rsidR="00A65962" w:rsidRPr="002C3BAA" w14:paraId="20D19011" w14:textId="77777777" w:rsidTr="00D560EA">
        <w:trPr>
          <w:cantSplit/>
        </w:trPr>
        <w:tc>
          <w:tcPr>
            <w:tcW w:w="4361" w:type="dxa"/>
          </w:tcPr>
          <w:p w14:paraId="48C9B899" w14:textId="77777777" w:rsidR="00A65962" w:rsidRPr="002C3BAA" w:rsidRDefault="00A65962" w:rsidP="00D560EA">
            <w:pPr>
              <w:rPr>
                <w:rFonts w:asciiTheme="minorHAnsi" w:hAnsiTheme="minorHAnsi" w:cstheme="minorHAnsi"/>
              </w:rPr>
            </w:pPr>
          </w:p>
        </w:tc>
        <w:tc>
          <w:tcPr>
            <w:tcW w:w="4361" w:type="dxa"/>
            <w:hideMark/>
          </w:tcPr>
          <w:p w14:paraId="7DBB9860" w14:textId="77777777" w:rsidR="00A65962" w:rsidRPr="002C3BAA" w:rsidRDefault="00A65962" w:rsidP="00D560EA">
            <w:pPr>
              <w:rPr>
                <w:rFonts w:asciiTheme="minorHAnsi" w:hAnsiTheme="minorHAnsi" w:cstheme="minorHAnsi"/>
              </w:rPr>
            </w:pPr>
          </w:p>
        </w:tc>
      </w:tr>
    </w:tbl>
    <w:p w14:paraId="229092F3" w14:textId="77777777" w:rsidR="00A65962" w:rsidRPr="002C3BAA" w:rsidRDefault="00A65962" w:rsidP="00A65962">
      <w:pPr>
        <w:rPr>
          <w:rFonts w:asciiTheme="minorHAnsi" w:hAnsiTheme="minorHAnsi" w:cstheme="minorHAnsi"/>
        </w:rPr>
      </w:pPr>
    </w:p>
    <w:p w14:paraId="1F6245A7" w14:textId="77777777" w:rsidR="00900392" w:rsidRPr="002C3BAA" w:rsidRDefault="00900392" w:rsidP="00A65962">
      <w:pPr>
        <w:rPr>
          <w:rFonts w:asciiTheme="minorHAnsi" w:hAnsiTheme="minorHAnsi" w:cstheme="minorHAnsi"/>
        </w:rPr>
      </w:pPr>
    </w:p>
    <w:p w14:paraId="1816D530" w14:textId="77777777" w:rsidR="00900392" w:rsidRPr="002C3BAA" w:rsidRDefault="00900392" w:rsidP="00A65962">
      <w:pPr>
        <w:rPr>
          <w:rFonts w:asciiTheme="minorHAnsi" w:hAnsiTheme="minorHAnsi" w:cstheme="minorHAnsi"/>
        </w:rPr>
      </w:pPr>
    </w:p>
    <w:p w14:paraId="3EFD4AC9" w14:textId="77777777" w:rsidR="002121E5" w:rsidRPr="00B40405" w:rsidRDefault="002121E5" w:rsidP="00A662AA">
      <w:pPr>
        <w:spacing w:after="200" w:line="276" w:lineRule="auto"/>
        <w:rPr>
          <w:rFonts w:asciiTheme="minorHAnsi" w:eastAsia="Calibri" w:hAnsiTheme="minorHAnsi" w:cstheme="minorHAnsi"/>
          <w:b/>
          <w:color w:val="000000" w:themeColor="text1"/>
          <w:sz w:val="28"/>
          <w:szCs w:val="28"/>
        </w:rPr>
      </w:pPr>
      <w:bookmarkStart w:id="2" w:name="_Toc384570233"/>
      <w:bookmarkStart w:id="3" w:name="_Toc417460429"/>
    </w:p>
    <w:p w14:paraId="162ACB47" w14:textId="77777777" w:rsidR="00FC0F64" w:rsidRPr="00B93257" w:rsidRDefault="00FC0F64" w:rsidP="00B93257">
      <w:pPr>
        <w:spacing w:after="200" w:line="276" w:lineRule="auto"/>
        <w:rPr>
          <w:rFonts w:asciiTheme="minorHAnsi" w:hAnsiTheme="minorHAnsi" w:cstheme="minorHAnsi"/>
          <w:b/>
          <w:sz w:val="28"/>
          <w:szCs w:val="28"/>
        </w:rPr>
      </w:pPr>
      <w:r w:rsidRPr="00E354A3">
        <w:rPr>
          <w:rFonts w:asciiTheme="minorHAnsi" w:eastAsia="Calibri" w:hAnsiTheme="minorHAnsi" w:cstheme="minorHAnsi"/>
          <w:b/>
          <w:color w:val="000000" w:themeColor="text1"/>
          <w:sz w:val="28"/>
          <w:szCs w:val="28"/>
        </w:rPr>
        <w:t>OBR</w:t>
      </w:r>
      <w:r w:rsidR="00BD1170" w:rsidRPr="00E354A3">
        <w:rPr>
          <w:rFonts w:asciiTheme="minorHAnsi" w:eastAsia="Calibri" w:hAnsiTheme="minorHAnsi" w:cstheme="minorHAnsi"/>
          <w:b/>
          <w:color w:val="000000" w:themeColor="text1"/>
          <w:sz w:val="28"/>
          <w:szCs w:val="28"/>
        </w:rPr>
        <w:t>.</w:t>
      </w:r>
      <w:r w:rsidRPr="00E354A3">
        <w:rPr>
          <w:rFonts w:asciiTheme="minorHAnsi" w:eastAsia="Calibri" w:hAnsiTheme="minorHAnsi" w:cstheme="minorHAnsi"/>
          <w:b/>
          <w:color w:val="000000" w:themeColor="text1"/>
          <w:sz w:val="28"/>
          <w:szCs w:val="28"/>
        </w:rPr>
        <w:t xml:space="preserve"> </w:t>
      </w:r>
      <w:bookmarkEnd w:id="2"/>
      <w:bookmarkEnd w:id="3"/>
      <w:r w:rsidRPr="00E354A3">
        <w:rPr>
          <w:rFonts w:asciiTheme="minorHAnsi" w:eastAsia="Calibri" w:hAnsiTheme="minorHAnsi" w:cstheme="minorHAnsi"/>
          <w:b/>
          <w:color w:val="000000" w:themeColor="text1"/>
          <w:sz w:val="28"/>
          <w:szCs w:val="28"/>
        </w:rPr>
        <w:t>3</w:t>
      </w:r>
      <w:r w:rsidR="00B447DA" w:rsidRPr="00E354A3">
        <w:rPr>
          <w:rFonts w:asciiTheme="minorHAnsi" w:eastAsia="Calibri" w:hAnsiTheme="minorHAnsi" w:cstheme="minorHAnsi"/>
          <w:color w:val="000000" w:themeColor="text1"/>
          <w:sz w:val="28"/>
          <w:szCs w:val="28"/>
        </w:rPr>
        <w:tab/>
      </w:r>
      <w:r w:rsidR="00B447DA" w:rsidRPr="00E354A3">
        <w:rPr>
          <w:rStyle w:val="Poudarek"/>
          <w:rFonts w:asciiTheme="minorHAnsi" w:hAnsiTheme="minorHAnsi" w:cstheme="minorHAnsi"/>
          <w:szCs w:val="28"/>
        </w:rPr>
        <w:t xml:space="preserve"> PODATKI O PONUDNIKU oz. POSLOVODEČEMU PONUDNIKU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2C3BAA" w14:paraId="455237B9"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C5167F" w14:textId="77777777" w:rsidR="00FC0F64" w:rsidRPr="00E354A3" w:rsidRDefault="00FC0F64" w:rsidP="00D560EA">
            <w:pPr>
              <w:rPr>
                <w:rFonts w:asciiTheme="minorHAnsi" w:hAnsiTheme="minorHAnsi" w:cstheme="minorHAnsi"/>
                <w:sz w:val="24"/>
                <w:szCs w:val="24"/>
              </w:rPr>
            </w:pPr>
            <w:r w:rsidRPr="00E354A3">
              <w:rPr>
                <w:rFonts w:asciiTheme="minorHAnsi" w:hAnsiTheme="minorHAnsi" w:cs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5DFCC659" w14:textId="77777777" w:rsidR="00FC0F64" w:rsidRPr="00E354A3" w:rsidRDefault="00FC0F64" w:rsidP="00D560EA">
            <w:pPr>
              <w:rPr>
                <w:rFonts w:asciiTheme="minorHAnsi" w:hAnsiTheme="minorHAnsi" w:cstheme="minorHAnsi"/>
                <w:sz w:val="24"/>
                <w:szCs w:val="24"/>
              </w:rPr>
            </w:pPr>
          </w:p>
        </w:tc>
      </w:tr>
      <w:tr w:rsidR="00FC0F64" w:rsidRPr="002C3BAA" w14:paraId="69B6041C"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309A8E"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9A63E6F" w14:textId="77777777" w:rsidR="00FC0F64" w:rsidRPr="00B40405" w:rsidRDefault="00FC0F64" w:rsidP="00D560EA">
            <w:pPr>
              <w:rPr>
                <w:rFonts w:asciiTheme="minorHAnsi" w:hAnsiTheme="minorHAnsi" w:cstheme="minorHAnsi"/>
                <w:sz w:val="24"/>
                <w:szCs w:val="24"/>
              </w:rPr>
            </w:pPr>
          </w:p>
        </w:tc>
      </w:tr>
      <w:tr w:rsidR="00FC0F64" w:rsidRPr="002C3BAA" w14:paraId="2ECA3BB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C89392"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57D20302" w14:textId="77777777" w:rsidR="00FC0F64" w:rsidRPr="00B40405" w:rsidRDefault="00FC0F64" w:rsidP="00D560EA">
            <w:pPr>
              <w:rPr>
                <w:rFonts w:asciiTheme="minorHAnsi" w:hAnsiTheme="minorHAnsi" w:cstheme="minorHAnsi"/>
                <w:sz w:val="24"/>
                <w:szCs w:val="24"/>
              </w:rPr>
            </w:pPr>
          </w:p>
        </w:tc>
      </w:tr>
      <w:tr w:rsidR="00FC0F64" w:rsidRPr="002C3BAA" w14:paraId="7848E25C"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60D895"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61619974" w14:textId="77777777" w:rsidR="00FC0F64" w:rsidRPr="00B40405" w:rsidRDefault="00FC0F64" w:rsidP="00D560EA">
            <w:pPr>
              <w:rPr>
                <w:rFonts w:asciiTheme="minorHAnsi" w:hAnsiTheme="minorHAnsi" w:cstheme="minorHAnsi"/>
                <w:sz w:val="24"/>
                <w:szCs w:val="24"/>
              </w:rPr>
            </w:pPr>
          </w:p>
        </w:tc>
      </w:tr>
      <w:tr w:rsidR="00FC0F64" w:rsidRPr="002C3BAA" w14:paraId="12ECD74A"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20E0DB"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4B5EE7BB" w14:textId="77777777" w:rsidR="00FC0F64" w:rsidRPr="00B40405" w:rsidRDefault="00FC0F64" w:rsidP="00D560EA">
            <w:pPr>
              <w:rPr>
                <w:rFonts w:asciiTheme="minorHAnsi" w:hAnsiTheme="minorHAnsi" w:cstheme="minorHAnsi"/>
                <w:sz w:val="24"/>
                <w:szCs w:val="24"/>
              </w:rPr>
            </w:pPr>
          </w:p>
        </w:tc>
      </w:tr>
      <w:tr w:rsidR="00FC0F64" w:rsidRPr="002C3BAA" w14:paraId="4332335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0BEA02"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1B1D0414" w14:textId="77777777" w:rsidR="00FC0F64" w:rsidRPr="00B40405" w:rsidRDefault="00FC0F64" w:rsidP="00D560EA">
            <w:pPr>
              <w:rPr>
                <w:rFonts w:asciiTheme="minorHAnsi" w:hAnsiTheme="minorHAnsi" w:cstheme="minorHAnsi"/>
                <w:sz w:val="24"/>
                <w:szCs w:val="24"/>
              </w:rPr>
            </w:pPr>
          </w:p>
        </w:tc>
      </w:tr>
      <w:tr w:rsidR="00FC0F64" w:rsidRPr="002C3BAA" w14:paraId="551B0F7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E802F7"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1AC6BBB0" w14:textId="77777777" w:rsidR="00FC0F64" w:rsidRPr="00B40405" w:rsidRDefault="00FC0F64" w:rsidP="00D560EA">
            <w:pPr>
              <w:rPr>
                <w:rFonts w:asciiTheme="minorHAnsi" w:hAnsiTheme="minorHAnsi" w:cstheme="minorHAnsi"/>
                <w:sz w:val="24"/>
                <w:szCs w:val="24"/>
              </w:rPr>
            </w:pPr>
          </w:p>
        </w:tc>
      </w:tr>
      <w:tr w:rsidR="00FC0F64" w:rsidRPr="002C3BAA" w14:paraId="4CD39AF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2C97AE"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BC3AD13" w14:textId="77777777" w:rsidR="00FC0F64" w:rsidRPr="00B40405" w:rsidRDefault="00FC0F64" w:rsidP="00D560EA">
            <w:pPr>
              <w:rPr>
                <w:rFonts w:asciiTheme="minorHAnsi" w:hAnsiTheme="minorHAnsi" w:cstheme="minorHAnsi"/>
                <w:sz w:val="24"/>
                <w:szCs w:val="24"/>
              </w:rPr>
            </w:pPr>
          </w:p>
        </w:tc>
      </w:tr>
      <w:tr w:rsidR="00FC0F64" w:rsidRPr="002C3BAA" w14:paraId="2B25D36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EC4F97"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40B6429A" w14:textId="77777777" w:rsidR="00FC0F64" w:rsidRPr="00B40405" w:rsidRDefault="00FC0F64" w:rsidP="00D560EA">
            <w:pPr>
              <w:rPr>
                <w:rFonts w:asciiTheme="minorHAnsi" w:hAnsiTheme="minorHAnsi" w:cstheme="minorHAnsi"/>
                <w:sz w:val="24"/>
                <w:szCs w:val="24"/>
              </w:rPr>
            </w:pPr>
          </w:p>
        </w:tc>
      </w:tr>
      <w:tr w:rsidR="00FC0F64" w:rsidRPr="002C3BAA" w14:paraId="4095936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2BFEDE"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63DD6C6E" w14:textId="77777777" w:rsidR="00FC0F64" w:rsidRPr="00B40405" w:rsidRDefault="00FC0F64" w:rsidP="00D560EA">
            <w:pPr>
              <w:rPr>
                <w:rFonts w:asciiTheme="minorHAnsi" w:hAnsiTheme="minorHAnsi" w:cstheme="minorHAnsi"/>
                <w:sz w:val="24"/>
                <w:szCs w:val="24"/>
              </w:rPr>
            </w:pPr>
          </w:p>
        </w:tc>
      </w:tr>
      <w:tr w:rsidR="00FC0F64" w:rsidRPr="002C3BAA" w14:paraId="003AD0D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43946E" w14:textId="77777777" w:rsidR="00FC0F64" w:rsidRPr="002C3BAA" w:rsidRDefault="00FC0F64" w:rsidP="00D560EA">
            <w:pPr>
              <w:rPr>
                <w:rFonts w:asciiTheme="minorHAnsi" w:hAnsiTheme="minorHAnsi" w:cstheme="minorHAnsi"/>
                <w:sz w:val="24"/>
                <w:szCs w:val="24"/>
              </w:rPr>
            </w:pPr>
            <w:r w:rsidRPr="002C3BAA">
              <w:rPr>
                <w:rFonts w:asciiTheme="minorHAnsi" w:hAnsiTheme="minorHAnsi" w:cs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4CA20F89" w14:textId="77777777" w:rsidR="00FC0F64" w:rsidRPr="00B40405" w:rsidRDefault="00FC0F64" w:rsidP="00D560EA">
            <w:pPr>
              <w:rPr>
                <w:rFonts w:asciiTheme="minorHAnsi" w:hAnsiTheme="minorHAnsi" w:cstheme="minorHAnsi"/>
                <w:sz w:val="24"/>
                <w:szCs w:val="24"/>
              </w:rPr>
            </w:pPr>
          </w:p>
        </w:tc>
      </w:tr>
      <w:tr w:rsidR="00D97E7C" w:rsidRPr="002C3BAA" w14:paraId="3519A6F9"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B7CCF" w14:textId="77777777" w:rsidR="00D97E7C" w:rsidRPr="002C3BAA" w:rsidRDefault="00D97E7C" w:rsidP="00D97E7C">
            <w:pPr>
              <w:rPr>
                <w:rFonts w:asciiTheme="minorHAnsi" w:hAnsiTheme="minorHAnsi" w:cstheme="minorHAnsi"/>
                <w:sz w:val="24"/>
                <w:szCs w:val="24"/>
              </w:rPr>
            </w:pPr>
            <w:r w:rsidRPr="002C3BAA">
              <w:rPr>
                <w:rFonts w:asciiTheme="minorHAnsi" w:hAnsiTheme="minorHAnsi" w:cs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159FF8D4" w14:textId="77777777" w:rsidR="00D97E7C" w:rsidRPr="00B40405" w:rsidRDefault="00D97E7C" w:rsidP="00D560EA">
            <w:pPr>
              <w:rPr>
                <w:rFonts w:asciiTheme="minorHAnsi" w:hAnsiTheme="minorHAnsi" w:cstheme="minorHAnsi"/>
                <w:sz w:val="24"/>
                <w:szCs w:val="24"/>
              </w:rPr>
            </w:pPr>
          </w:p>
        </w:tc>
      </w:tr>
    </w:tbl>
    <w:p w14:paraId="34275CA6" w14:textId="77777777" w:rsidR="00FC0F64" w:rsidRPr="002C3BAA" w:rsidRDefault="00FC0F64" w:rsidP="00FC0F64">
      <w:pPr>
        <w:rPr>
          <w:rFonts w:asciiTheme="minorHAnsi" w:hAnsiTheme="minorHAnsi" w:cstheme="minorHAnsi"/>
          <w:sz w:val="24"/>
          <w:szCs w:val="24"/>
        </w:rPr>
      </w:pPr>
    </w:p>
    <w:p w14:paraId="651A1D00" w14:textId="77777777" w:rsidR="00FC0F64" w:rsidRPr="002C3BAA" w:rsidRDefault="00FC0F64" w:rsidP="00FC0F64">
      <w:pPr>
        <w:rPr>
          <w:rFonts w:asciiTheme="minorHAnsi" w:hAnsiTheme="minorHAnsi" w:cs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2C3BAA" w14:paraId="579DA996" w14:textId="77777777" w:rsidTr="00D560EA">
        <w:tc>
          <w:tcPr>
            <w:tcW w:w="5495" w:type="dxa"/>
          </w:tcPr>
          <w:p w14:paraId="35D77AE4" w14:textId="77777777" w:rsidR="00FC0F64" w:rsidRPr="00B40405" w:rsidRDefault="00FC0F64" w:rsidP="00A82CA7">
            <w:pPr>
              <w:rPr>
                <w:rFonts w:asciiTheme="minorHAnsi" w:hAnsiTheme="minorHAnsi" w:cstheme="minorHAnsi"/>
                <w:sz w:val="24"/>
                <w:szCs w:val="24"/>
              </w:rPr>
            </w:pPr>
          </w:p>
        </w:tc>
        <w:tc>
          <w:tcPr>
            <w:tcW w:w="4127" w:type="dxa"/>
            <w:hideMark/>
          </w:tcPr>
          <w:p w14:paraId="26925A44" w14:textId="77777777" w:rsidR="00FC0F64" w:rsidRPr="00E354A3" w:rsidRDefault="00FC0F64" w:rsidP="00D560EA">
            <w:pPr>
              <w:rPr>
                <w:rFonts w:asciiTheme="minorHAnsi" w:hAnsiTheme="minorHAnsi" w:cstheme="minorHAnsi"/>
                <w:sz w:val="24"/>
                <w:szCs w:val="24"/>
              </w:rPr>
            </w:pPr>
          </w:p>
        </w:tc>
      </w:tr>
      <w:tr w:rsidR="00FC0F64" w:rsidRPr="002C3BAA" w14:paraId="6FB43F03" w14:textId="77777777" w:rsidTr="00D560EA">
        <w:tc>
          <w:tcPr>
            <w:tcW w:w="5495" w:type="dxa"/>
          </w:tcPr>
          <w:p w14:paraId="567FB2E3" w14:textId="77777777" w:rsidR="00FC0F64" w:rsidRPr="002C3BAA" w:rsidRDefault="00FC0F64" w:rsidP="00D560EA">
            <w:pPr>
              <w:rPr>
                <w:rFonts w:asciiTheme="minorHAnsi" w:hAnsiTheme="minorHAnsi" w:cstheme="minorHAnsi"/>
                <w:sz w:val="24"/>
                <w:szCs w:val="24"/>
              </w:rPr>
            </w:pPr>
          </w:p>
        </w:tc>
        <w:tc>
          <w:tcPr>
            <w:tcW w:w="4127" w:type="dxa"/>
          </w:tcPr>
          <w:p w14:paraId="7BFE8EAB" w14:textId="77777777" w:rsidR="00FC0F64" w:rsidRPr="002C3BAA" w:rsidRDefault="00FC0F64" w:rsidP="00BA196C">
            <w:pPr>
              <w:rPr>
                <w:rFonts w:asciiTheme="minorHAnsi" w:hAnsiTheme="minorHAnsi" w:cstheme="minorHAnsi"/>
                <w:sz w:val="24"/>
                <w:szCs w:val="24"/>
              </w:rPr>
            </w:pPr>
          </w:p>
        </w:tc>
      </w:tr>
    </w:tbl>
    <w:p w14:paraId="70E250E5" w14:textId="77777777" w:rsidR="00FC0F64" w:rsidRPr="002C3BAA" w:rsidRDefault="00FC0F64" w:rsidP="00FC0F64">
      <w:pPr>
        <w:rPr>
          <w:rFonts w:asciiTheme="minorHAnsi" w:hAnsiTheme="minorHAnsi" w:cstheme="minorHAnsi"/>
          <w:sz w:val="24"/>
          <w:szCs w:val="24"/>
        </w:rPr>
      </w:pPr>
    </w:p>
    <w:p w14:paraId="3546564E" w14:textId="77777777" w:rsidR="00FC0F64" w:rsidRPr="002C3BAA" w:rsidRDefault="00FC0F64" w:rsidP="00A75FE2">
      <w:pPr>
        <w:autoSpaceDE w:val="0"/>
        <w:autoSpaceDN w:val="0"/>
        <w:adjustRightInd w:val="0"/>
        <w:jc w:val="center"/>
        <w:rPr>
          <w:rFonts w:asciiTheme="minorHAnsi" w:hAnsiTheme="minorHAnsi" w:cstheme="minorHAnsi"/>
          <w:sz w:val="24"/>
          <w:szCs w:val="24"/>
        </w:rPr>
      </w:pPr>
    </w:p>
    <w:p w14:paraId="6669C494" w14:textId="77777777" w:rsidR="00A86B6D" w:rsidRPr="00B40405" w:rsidRDefault="00A86B6D" w:rsidP="00A75FE2">
      <w:pPr>
        <w:autoSpaceDE w:val="0"/>
        <w:autoSpaceDN w:val="0"/>
        <w:adjustRightInd w:val="0"/>
        <w:jc w:val="center"/>
        <w:rPr>
          <w:rFonts w:asciiTheme="minorHAnsi" w:hAnsiTheme="minorHAnsi" w:cstheme="minorHAnsi"/>
          <w:sz w:val="24"/>
          <w:szCs w:val="24"/>
        </w:rPr>
      </w:pPr>
    </w:p>
    <w:p w14:paraId="02A73E3B"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650B1674"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756942BF"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62328BBA"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48273F9A"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24BFD967"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6F0411D1"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1DCF613B"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37D1E954"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0AF10DA4" w14:textId="77777777" w:rsidR="00DA246A" w:rsidRPr="00E354A3" w:rsidRDefault="00DA246A" w:rsidP="00A75FE2">
      <w:pPr>
        <w:autoSpaceDE w:val="0"/>
        <w:autoSpaceDN w:val="0"/>
        <w:adjustRightInd w:val="0"/>
        <w:jc w:val="center"/>
        <w:rPr>
          <w:rFonts w:asciiTheme="minorHAnsi" w:hAnsiTheme="minorHAnsi" w:cstheme="minorHAnsi"/>
          <w:sz w:val="24"/>
          <w:szCs w:val="24"/>
        </w:rPr>
      </w:pPr>
    </w:p>
    <w:p w14:paraId="5CA5030D" w14:textId="77777777" w:rsidR="00DA246A" w:rsidRPr="00E354A3" w:rsidRDefault="00DA246A" w:rsidP="00A75FE2">
      <w:pPr>
        <w:autoSpaceDE w:val="0"/>
        <w:autoSpaceDN w:val="0"/>
        <w:adjustRightInd w:val="0"/>
        <w:jc w:val="center"/>
        <w:rPr>
          <w:rFonts w:asciiTheme="minorHAnsi" w:hAnsiTheme="minorHAnsi" w:cstheme="minorHAnsi"/>
          <w:sz w:val="24"/>
          <w:szCs w:val="24"/>
        </w:rPr>
      </w:pPr>
    </w:p>
    <w:p w14:paraId="6FDE797D" w14:textId="77777777" w:rsidR="00DA246A" w:rsidRPr="00E354A3" w:rsidRDefault="00DA246A" w:rsidP="00A75FE2">
      <w:pPr>
        <w:autoSpaceDE w:val="0"/>
        <w:autoSpaceDN w:val="0"/>
        <w:adjustRightInd w:val="0"/>
        <w:jc w:val="center"/>
        <w:rPr>
          <w:rFonts w:asciiTheme="minorHAnsi" w:hAnsiTheme="minorHAnsi" w:cstheme="minorHAnsi"/>
          <w:sz w:val="24"/>
          <w:szCs w:val="24"/>
        </w:rPr>
      </w:pPr>
    </w:p>
    <w:p w14:paraId="44E7B3FC" w14:textId="74B7AEFF" w:rsidR="0082134C" w:rsidRDefault="00951E8D" w:rsidP="00951E8D">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Priloga:</w:t>
      </w:r>
    </w:p>
    <w:p w14:paraId="27DB2CE4" w14:textId="272FFE6C" w:rsidR="00951E8D" w:rsidRDefault="00951E8D" w:rsidP="00951E8D">
      <w:pPr>
        <w:pStyle w:val="Odstavekseznama"/>
        <w:numPr>
          <w:ilvl w:val="0"/>
          <w:numId w:val="29"/>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izjava  tujega ponudnika (priloži samo tuj ponudnik)</w:t>
      </w:r>
    </w:p>
    <w:p w14:paraId="3FD5D2CA" w14:textId="63C49D51" w:rsidR="00951E8D" w:rsidRDefault="00951E8D" w:rsidP="00951E8D">
      <w:pPr>
        <w:pStyle w:val="Odstavekseznama"/>
        <w:numPr>
          <w:ilvl w:val="0"/>
          <w:numId w:val="29"/>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ESPD</w:t>
      </w:r>
    </w:p>
    <w:p w14:paraId="4BB5F135" w14:textId="753E0A94" w:rsidR="00951E8D" w:rsidRDefault="000C2856" w:rsidP="00951E8D">
      <w:pPr>
        <w:pStyle w:val="Odstavekseznama"/>
        <w:numPr>
          <w:ilvl w:val="0"/>
          <w:numId w:val="29"/>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l</w:t>
      </w:r>
      <w:r w:rsidR="001919C4">
        <w:rPr>
          <w:rFonts w:asciiTheme="minorHAnsi" w:hAnsiTheme="minorHAnsi" w:cstheme="minorHAnsi"/>
          <w:sz w:val="24"/>
          <w:szCs w:val="24"/>
        </w:rPr>
        <w:t>asten predračun</w:t>
      </w:r>
    </w:p>
    <w:p w14:paraId="2A5D46F1" w14:textId="7D275839" w:rsidR="001919C4" w:rsidRPr="00951E8D" w:rsidRDefault="000C2856" w:rsidP="00951E8D">
      <w:pPr>
        <w:pStyle w:val="Odstavekseznama"/>
        <w:numPr>
          <w:ilvl w:val="0"/>
          <w:numId w:val="29"/>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v</w:t>
      </w:r>
      <w:r w:rsidR="001919C4">
        <w:rPr>
          <w:rFonts w:asciiTheme="minorHAnsi" w:hAnsiTheme="minorHAnsi" w:cstheme="minorHAnsi"/>
          <w:sz w:val="24"/>
          <w:szCs w:val="24"/>
        </w:rPr>
        <w:t xml:space="preserve">eljaven CE certifikat skladen s pravilnikom o varnosti strojev </w:t>
      </w:r>
    </w:p>
    <w:p w14:paraId="07F0A2E4" w14:textId="77777777" w:rsidR="0082134C" w:rsidRPr="00E354A3" w:rsidRDefault="0082134C" w:rsidP="00A75FE2">
      <w:pPr>
        <w:autoSpaceDE w:val="0"/>
        <w:autoSpaceDN w:val="0"/>
        <w:adjustRightInd w:val="0"/>
        <w:jc w:val="center"/>
        <w:rPr>
          <w:rFonts w:asciiTheme="minorHAnsi" w:hAnsiTheme="minorHAnsi" w:cstheme="minorHAnsi"/>
          <w:sz w:val="24"/>
          <w:szCs w:val="24"/>
        </w:rPr>
      </w:pPr>
    </w:p>
    <w:p w14:paraId="35A5BE39" w14:textId="77777777" w:rsidR="00E222E5" w:rsidRPr="00E354A3" w:rsidRDefault="00E222E5" w:rsidP="00A75FE2">
      <w:pPr>
        <w:autoSpaceDE w:val="0"/>
        <w:autoSpaceDN w:val="0"/>
        <w:adjustRightInd w:val="0"/>
        <w:jc w:val="center"/>
        <w:rPr>
          <w:rFonts w:asciiTheme="minorHAnsi" w:hAnsiTheme="minorHAnsi" w:cstheme="minorHAnsi"/>
          <w:sz w:val="24"/>
          <w:szCs w:val="24"/>
        </w:rPr>
      </w:pPr>
    </w:p>
    <w:p w14:paraId="327F6FCB" w14:textId="77777777" w:rsidR="00DA246A" w:rsidRPr="00E354A3" w:rsidRDefault="00DA246A" w:rsidP="00A75FE2">
      <w:pPr>
        <w:autoSpaceDE w:val="0"/>
        <w:autoSpaceDN w:val="0"/>
        <w:adjustRightInd w:val="0"/>
        <w:jc w:val="center"/>
        <w:rPr>
          <w:rFonts w:asciiTheme="minorHAnsi" w:hAnsiTheme="minorHAnsi" w:cstheme="minorHAnsi"/>
          <w:sz w:val="24"/>
          <w:szCs w:val="24"/>
        </w:rPr>
      </w:pPr>
    </w:p>
    <w:p w14:paraId="5DF0857A" w14:textId="77777777" w:rsidR="00DA246A" w:rsidRPr="00E354A3" w:rsidRDefault="00DA246A" w:rsidP="00A75FE2">
      <w:pPr>
        <w:autoSpaceDE w:val="0"/>
        <w:autoSpaceDN w:val="0"/>
        <w:adjustRightInd w:val="0"/>
        <w:jc w:val="center"/>
        <w:rPr>
          <w:rFonts w:asciiTheme="minorHAnsi" w:hAnsiTheme="minorHAnsi" w:cstheme="minorHAnsi"/>
          <w:sz w:val="24"/>
          <w:szCs w:val="24"/>
        </w:rPr>
      </w:pPr>
    </w:p>
    <w:p w14:paraId="6F3D8524"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26299E88"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25B382FA" w14:textId="77777777" w:rsidR="00D338DE" w:rsidRPr="00E354A3" w:rsidRDefault="00D338DE">
      <w:pPr>
        <w:spacing w:after="200" w:line="276" w:lineRule="auto"/>
        <w:rPr>
          <w:rFonts w:asciiTheme="minorHAnsi" w:eastAsia="Calibri" w:hAnsiTheme="minorHAnsi" w:cstheme="minorHAnsi"/>
          <w:b/>
          <w:bCs/>
          <w:color w:val="000000" w:themeColor="text1"/>
          <w:kern w:val="36"/>
          <w:sz w:val="24"/>
          <w:szCs w:val="24"/>
        </w:rPr>
      </w:pPr>
      <w:bookmarkStart w:id="4" w:name="_Toc417460430"/>
    </w:p>
    <w:p w14:paraId="72B473CE" w14:textId="77777777" w:rsidR="00B447DA" w:rsidRPr="00E354A3" w:rsidRDefault="00A86B6D" w:rsidP="00B447DA">
      <w:pPr>
        <w:rPr>
          <w:rStyle w:val="Poudarek"/>
          <w:rFonts w:asciiTheme="minorHAnsi" w:hAnsiTheme="minorHAnsi" w:cstheme="minorHAnsi"/>
          <w:szCs w:val="28"/>
        </w:rPr>
      </w:pPr>
      <w:r w:rsidRPr="00E354A3">
        <w:rPr>
          <w:rFonts w:asciiTheme="minorHAnsi" w:eastAsia="Calibri" w:hAnsiTheme="minorHAnsi" w:cstheme="minorHAnsi"/>
          <w:b/>
          <w:color w:val="000000" w:themeColor="text1"/>
          <w:sz w:val="28"/>
          <w:szCs w:val="28"/>
        </w:rPr>
        <w:t>OBR</w:t>
      </w:r>
      <w:r w:rsidR="001A528A" w:rsidRPr="00E354A3">
        <w:rPr>
          <w:rFonts w:asciiTheme="minorHAnsi" w:eastAsia="Calibri" w:hAnsiTheme="minorHAnsi" w:cstheme="minorHAnsi"/>
          <w:b/>
          <w:color w:val="000000" w:themeColor="text1"/>
          <w:sz w:val="28"/>
          <w:szCs w:val="28"/>
        </w:rPr>
        <w:t>.</w:t>
      </w:r>
      <w:r w:rsidRPr="00E354A3">
        <w:rPr>
          <w:rFonts w:asciiTheme="minorHAnsi" w:eastAsia="Calibri" w:hAnsiTheme="minorHAnsi" w:cstheme="minorHAnsi"/>
          <w:b/>
          <w:color w:val="000000" w:themeColor="text1"/>
          <w:sz w:val="28"/>
          <w:szCs w:val="28"/>
        </w:rPr>
        <w:t xml:space="preserve"> </w:t>
      </w:r>
      <w:bookmarkEnd w:id="4"/>
      <w:r w:rsidRPr="00E354A3">
        <w:rPr>
          <w:rFonts w:asciiTheme="minorHAnsi" w:eastAsia="Calibri" w:hAnsiTheme="minorHAnsi" w:cstheme="minorHAnsi"/>
          <w:b/>
          <w:color w:val="000000" w:themeColor="text1"/>
          <w:sz w:val="28"/>
          <w:szCs w:val="28"/>
        </w:rPr>
        <w:t>4</w:t>
      </w:r>
      <w:r w:rsidR="00B447DA" w:rsidRPr="00E354A3">
        <w:rPr>
          <w:rStyle w:val="Poudarek"/>
          <w:rFonts w:asciiTheme="minorHAnsi" w:hAnsiTheme="minorHAnsi" w:cstheme="minorHAnsi"/>
          <w:szCs w:val="28"/>
        </w:rPr>
        <w:t xml:space="preserve"> </w:t>
      </w:r>
      <w:r w:rsidR="00B447DA" w:rsidRPr="00E354A3">
        <w:rPr>
          <w:rStyle w:val="Poudarek"/>
          <w:rFonts w:asciiTheme="minorHAnsi" w:hAnsiTheme="minorHAnsi" w:cstheme="minorHAnsi"/>
          <w:szCs w:val="28"/>
        </w:rPr>
        <w:tab/>
        <w:t xml:space="preserve">PODATKI O PARTNERJIH V SKUPNEM NASTOPU </w:t>
      </w:r>
    </w:p>
    <w:p w14:paraId="0FCB8E84" w14:textId="77777777" w:rsidR="00A86B6D" w:rsidRPr="00B40405" w:rsidRDefault="00A86B6D" w:rsidP="00A86B6D">
      <w:pP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2C3BAA" w14:paraId="73C95404"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F2707FE" w14:textId="77777777" w:rsidR="00A86B6D" w:rsidRPr="00B40405" w:rsidRDefault="00A86B6D" w:rsidP="00D560EA">
            <w:pPr>
              <w:rPr>
                <w:rFonts w:asciiTheme="minorHAnsi" w:hAnsiTheme="minorHAnsi" w:cstheme="minorHAnsi"/>
                <w:sz w:val="24"/>
                <w:szCs w:val="24"/>
              </w:rPr>
            </w:pPr>
            <w:r w:rsidRPr="00E354A3">
              <w:rPr>
                <w:rFonts w:asciiTheme="minorHAnsi" w:hAnsiTheme="minorHAnsi" w:cs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76A4AED" w14:textId="77777777" w:rsidR="00A86B6D" w:rsidRPr="00E354A3" w:rsidRDefault="00A86B6D" w:rsidP="00D560EA">
            <w:pPr>
              <w:rPr>
                <w:rFonts w:asciiTheme="minorHAnsi" w:hAnsiTheme="minorHAnsi" w:cstheme="minorHAnsi"/>
                <w:sz w:val="24"/>
                <w:szCs w:val="24"/>
              </w:rPr>
            </w:pPr>
          </w:p>
        </w:tc>
      </w:tr>
      <w:tr w:rsidR="00A86B6D" w:rsidRPr="002C3BAA" w14:paraId="39C8B15F"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DA90934"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28D2CB29" w14:textId="77777777" w:rsidR="00A86B6D" w:rsidRPr="00B40405" w:rsidRDefault="00A86B6D" w:rsidP="00D560EA">
            <w:pPr>
              <w:rPr>
                <w:rFonts w:asciiTheme="minorHAnsi" w:hAnsiTheme="minorHAnsi" w:cstheme="minorHAnsi"/>
                <w:sz w:val="24"/>
                <w:szCs w:val="24"/>
              </w:rPr>
            </w:pPr>
          </w:p>
        </w:tc>
      </w:tr>
      <w:tr w:rsidR="00A86B6D" w:rsidRPr="002C3BAA" w14:paraId="5D181E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63495C4E"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0671187" w14:textId="77777777" w:rsidR="00A86B6D" w:rsidRPr="00B40405" w:rsidRDefault="00A86B6D" w:rsidP="00D560EA">
            <w:pPr>
              <w:rPr>
                <w:rFonts w:asciiTheme="minorHAnsi" w:hAnsiTheme="minorHAnsi" w:cstheme="minorHAnsi"/>
                <w:sz w:val="24"/>
                <w:szCs w:val="24"/>
              </w:rPr>
            </w:pPr>
          </w:p>
        </w:tc>
      </w:tr>
      <w:tr w:rsidR="00A86B6D" w:rsidRPr="002C3BAA" w14:paraId="78E2761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63094D"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F688C7D" w14:textId="77777777" w:rsidR="00A86B6D" w:rsidRPr="00B40405" w:rsidRDefault="00A86B6D" w:rsidP="00D560EA">
            <w:pPr>
              <w:rPr>
                <w:rFonts w:asciiTheme="minorHAnsi" w:hAnsiTheme="minorHAnsi" w:cstheme="minorHAnsi"/>
                <w:sz w:val="24"/>
                <w:szCs w:val="24"/>
              </w:rPr>
            </w:pPr>
          </w:p>
        </w:tc>
      </w:tr>
      <w:tr w:rsidR="00A86B6D" w:rsidRPr="002C3BAA" w14:paraId="3149184D"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2DA58FB"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D94673B" w14:textId="77777777" w:rsidR="00A86B6D" w:rsidRPr="00B40405" w:rsidRDefault="00A86B6D" w:rsidP="00D560EA">
            <w:pPr>
              <w:rPr>
                <w:rFonts w:asciiTheme="minorHAnsi" w:hAnsiTheme="minorHAnsi" w:cstheme="minorHAnsi"/>
                <w:sz w:val="24"/>
                <w:szCs w:val="24"/>
              </w:rPr>
            </w:pPr>
          </w:p>
        </w:tc>
      </w:tr>
      <w:tr w:rsidR="00A86B6D" w:rsidRPr="002C3BAA" w14:paraId="5196DE3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5C3621F4"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3C181A2" w14:textId="77777777" w:rsidR="00A86B6D" w:rsidRPr="00B40405" w:rsidRDefault="00A86B6D" w:rsidP="00D560EA">
            <w:pPr>
              <w:rPr>
                <w:rFonts w:asciiTheme="minorHAnsi" w:hAnsiTheme="minorHAnsi" w:cstheme="minorHAnsi"/>
                <w:sz w:val="24"/>
                <w:szCs w:val="24"/>
              </w:rPr>
            </w:pPr>
          </w:p>
        </w:tc>
      </w:tr>
      <w:tr w:rsidR="00A86B6D" w:rsidRPr="002C3BAA" w14:paraId="6001E2E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3D7F74B"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F36AFC5" w14:textId="77777777" w:rsidR="00A86B6D" w:rsidRPr="00B40405" w:rsidRDefault="00A86B6D" w:rsidP="00D560EA">
            <w:pPr>
              <w:rPr>
                <w:rFonts w:asciiTheme="minorHAnsi" w:hAnsiTheme="minorHAnsi" w:cstheme="minorHAnsi"/>
                <w:sz w:val="24"/>
                <w:szCs w:val="24"/>
              </w:rPr>
            </w:pPr>
          </w:p>
        </w:tc>
      </w:tr>
      <w:tr w:rsidR="00A86B6D" w:rsidRPr="002C3BAA" w14:paraId="3C9B5DA9"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36A4C39"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FFB0929" w14:textId="77777777" w:rsidR="00A86B6D" w:rsidRPr="00B40405" w:rsidRDefault="00A86B6D" w:rsidP="00D560EA">
            <w:pPr>
              <w:rPr>
                <w:rFonts w:asciiTheme="minorHAnsi" w:hAnsiTheme="minorHAnsi" w:cstheme="minorHAnsi"/>
                <w:sz w:val="24"/>
                <w:szCs w:val="24"/>
              </w:rPr>
            </w:pPr>
          </w:p>
        </w:tc>
      </w:tr>
      <w:tr w:rsidR="00A86B6D" w:rsidRPr="002C3BAA" w14:paraId="6B38D46D"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F64E839"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4D2DA5A7" w14:textId="77777777" w:rsidR="00A86B6D" w:rsidRPr="00B40405" w:rsidRDefault="00A86B6D" w:rsidP="00D560EA">
            <w:pPr>
              <w:rPr>
                <w:rFonts w:asciiTheme="minorHAnsi" w:hAnsiTheme="minorHAnsi" w:cstheme="minorHAnsi"/>
                <w:sz w:val="24"/>
                <w:szCs w:val="24"/>
              </w:rPr>
            </w:pPr>
          </w:p>
        </w:tc>
      </w:tr>
      <w:tr w:rsidR="00A86B6D" w:rsidRPr="002C3BAA" w14:paraId="18BFFAFF"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E3A54DA"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1ED627C2" w14:textId="77777777" w:rsidR="00A86B6D" w:rsidRPr="00B40405" w:rsidRDefault="00A86B6D" w:rsidP="00D560EA">
            <w:pPr>
              <w:rPr>
                <w:rFonts w:asciiTheme="minorHAnsi" w:hAnsiTheme="minorHAnsi" w:cstheme="minorHAnsi"/>
                <w:sz w:val="24"/>
                <w:szCs w:val="24"/>
              </w:rPr>
            </w:pPr>
          </w:p>
        </w:tc>
      </w:tr>
      <w:tr w:rsidR="00A86B6D" w:rsidRPr="002C3BAA" w14:paraId="09398B8A"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80CC0FC" w14:textId="77777777" w:rsidR="00A86B6D" w:rsidRPr="002C3BAA" w:rsidRDefault="00A86B6D" w:rsidP="00D560EA">
            <w:pPr>
              <w:rPr>
                <w:rFonts w:asciiTheme="minorHAnsi" w:hAnsiTheme="minorHAnsi" w:cstheme="minorHAnsi"/>
                <w:sz w:val="24"/>
                <w:szCs w:val="24"/>
              </w:rPr>
            </w:pPr>
            <w:r w:rsidRPr="002C3BAA">
              <w:rPr>
                <w:rFonts w:asciiTheme="minorHAnsi" w:hAnsiTheme="minorHAnsi" w:cs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3C544DCD" w14:textId="77777777" w:rsidR="00A86B6D" w:rsidRPr="00B40405" w:rsidRDefault="00A86B6D" w:rsidP="00D560EA">
            <w:pPr>
              <w:rPr>
                <w:rFonts w:asciiTheme="minorHAnsi" w:hAnsiTheme="minorHAnsi" w:cstheme="minorHAnsi"/>
                <w:sz w:val="24"/>
                <w:szCs w:val="24"/>
              </w:rPr>
            </w:pPr>
          </w:p>
        </w:tc>
      </w:tr>
      <w:tr w:rsidR="00F91FA6" w:rsidRPr="002C3BAA" w14:paraId="15F864C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7FAAED58" w14:textId="77777777" w:rsidR="00F91FA6" w:rsidRPr="002C3BAA" w:rsidRDefault="00F91FA6" w:rsidP="00D560EA">
            <w:pPr>
              <w:rPr>
                <w:rFonts w:asciiTheme="minorHAnsi" w:hAnsiTheme="minorHAnsi" w:cstheme="minorHAnsi"/>
                <w:sz w:val="24"/>
                <w:szCs w:val="24"/>
              </w:rPr>
            </w:pPr>
            <w:r w:rsidRPr="002C3BAA">
              <w:rPr>
                <w:rFonts w:asciiTheme="minorHAnsi" w:hAnsiTheme="minorHAnsi" w:cstheme="minorHAnsi"/>
                <w:sz w:val="24"/>
                <w:szCs w:val="24"/>
              </w:rPr>
              <w:t>ŠTEVILKA VPISA V SODNI REGISTER</w:t>
            </w:r>
            <w:r w:rsidR="009977A1" w:rsidRPr="002C3BAA">
              <w:rPr>
                <w:rFonts w:asciiTheme="minorHAnsi" w:hAnsiTheme="minorHAnsi" w:cs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5B603C5B" w14:textId="77777777" w:rsidR="00F91FA6" w:rsidRPr="00B40405" w:rsidRDefault="00F91FA6" w:rsidP="00D560EA">
            <w:pPr>
              <w:rPr>
                <w:rFonts w:asciiTheme="minorHAnsi" w:hAnsiTheme="minorHAnsi" w:cstheme="minorHAnsi"/>
                <w:sz w:val="24"/>
                <w:szCs w:val="24"/>
              </w:rPr>
            </w:pPr>
          </w:p>
        </w:tc>
      </w:tr>
    </w:tbl>
    <w:p w14:paraId="753EC11D" w14:textId="77777777" w:rsidR="00A86B6D" w:rsidRPr="002C3BAA" w:rsidRDefault="00A86B6D" w:rsidP="00A86B6D">
      <w:pPr>
        <w:rPr>
          <w:rFonts w:asciiTheme="minorHAnsi" w:hAnsiTheme="minorHAnsi" w:cstheme="minorHAnsi"/>
          <w:sz w:val="24"/>
          <w:szCs w:val="24"/>
        </w:rPr>
      </w:pPr>
    </w:p>
    <w:p w14:paraId="038376CA" w14:textId="77777777" w:rsidR="00A86B6D" w:rsidRPr="002C3BAA" w:rsidRDefault="00A86B6D" w:rsidP="00A86B6D">
      <w:pPr>
        <w:rPr>
          <w:rFonts w:asciiTheme="minorHAnsi" w:hAnsiTheme="minorHAnsi" w:cs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2C3BAA" w14:paraId="1EF3FD06" w14:textId="77777777" w:rsidTr="00A82CA7">
        <w:tc>
          <w:tcPr>
            <w:tcW w:w="5495" w:type="dxa"/>
          </w:tcPr>
          <w:p w14:paraId="6570E398" w14:textId="77777777" w:rsidR="00A86B6D" w:rsidRPr="00B40405" w:rsidRDefault="00A86B6D" w:rsidP="00D560EA">
            <w:pPr>
              <w:rPr>
                <w:rFonts w:asciiTheme="minorHAnsi" w:hAnsiTheme="minorHAnsi" w:cstheme="minorHAnsi"/>
                <w:sz w:val="24"/>
                <w:szCs w:val="24"/>
              </w:rPr>
            </w:pPr>
          </w:p>
        </w:tc>
        <w:tc>
          <w:tcPr>
            <w:tcW w:w="4127" w:type="dxa"/>
          </w:tcPr>
          <w:p w14:paraId="36D8319C" w14:textId="77777777" w:rsidR="00A86B6D" w:rsidRPr="00E354A3" w:rsidRDefault="00A86B6D" w:rsidP="00D560EA">
            <w:pPr>
              <w:rPr>
                <w:rFonts w:asciiTheme="minorHAnsi" w:hAnsiTheme="minorHAnsi" w:cstheme="minorHAnsi"/>
                <w:sz w:val="24"/>
                <w:szCs w:val="24"/>
              </w:rPr>
            </w:pPr>
          </w:p>
        </w:tc>
      </w:tr>
      <w:tr w:rsidR="00A86B6D" w:rsidRPr="002C3BAA" w14:paraId="1E0CDCC6" w14:textId="77777777" w:rsidTr="00D560EA">
        <w:tc>
          <w:tcPr>
            <w:tcW w:w="5495" w:type="dxa"/>
          </w:tcPr>
          <w:p w14:paraId="113E905F" w14:textId="77777777" w:rsidR="00A86B6D" w:rsidRPr="002C3BAA" w:rsidRDefault="00A86B6D" w:rsidP="00D560EA">
            <w:pPr>
              <w:rPr>
                <w:rFonts w:asciiTheme="minorHAnsi" w:hAnsiTheme="minorHAnsi" w:cstheme="minorHAnsi"/>
                <w:sz w:val="24"/>
                <w:szCs w:val="24"/>
              </w:rPr>
            </w:pPr>
          </w:p>
        </w:tc>
        <w:tc>
          <w:tcPr>
            <w:tcW w:w="4127" w:type="dxa"/>
          </w:tcPr>
          <w:p w14:paraId="2835410A" w14:textId="77777777" w:rsidR="00A86B6D" w:rsidRPr="002C3BAA" w:rsidRDefault="00A86B6D" w:rsidP="00BA196C">
            <w:pPr>
              <w:rPr>
                <w:rFonts w:asciiTheme="minorHAnsi" w:hAnsiTheme="minorHAnsi" w:cstheme="minorHAnsi"/>
                <w:sz w:val="24"/>
                <w:szCs w:val="24"/>
              </w:rPr>
            </w:pPr>
          </w:p>
        </w:tc>
      </w:tr>
    </w:tbl>
    <w:p w14:paraId="6E7E5DFC" w14:textId="77777777" w:rsidR="00A86B6D" w:rsidRPr="002C3BAA" w:rsidRDefault="00A86B6D" w:rsidP="00A86B6D">
      <w:pPr>
        <w:rPr>
          <w:rFonts w:asciiTheme="minorHAnsi" w:hAnsiTheme="minorHAnsi" w:cstheme="minorHAnsi"/>
          <w:sz w:val="24"/>
          <w:szCs w:val="24"/>
        </w:rPr>
      </w:pPr>
    </w:p>
    <w:p w14:paraId="00E88662" w14:textId="77777777" w:rsidR="00A86B6D" w:rsidRPr="002C3BAA" w:rsidRDefault="00A86B6D" w:rsidP="00A75FE2">
      <w:pPr>
        <w:autoSpaceDE w:val="0"/>
        <w:autoSpaceDN w:val="0"/>
        <w:adjustRightInd w:val="0"/>
        <w:jc w:val="center"/>
        <w:rPr>
          <w:rFonts w:asciiTheme="minorHAnsi" w:hAnsiTheme="minorHAnsi" w:cstheme="minorHAnsi"/>
          <w:sz w:val="24"/>
          <w:szCs w:val="24"/>
        </w:rPr>
      </w:pPr>
    </w:p>
    <w:p w14:paraId="73781E90" w14:textId="77777777" w:rsidR="00A86B6D" w:rsidRPr="00B40405" w:rsidRDefault="00A86B6D" w:rsidP="00A75FE2">
      <w:pPr>
        <w:autoSpaceDE w:val="0"/>
        <w:autoSpaceDN w:val="0"/>
        <w:adjustRightInd w:val="0"/>
        <w:jc w:val="center"/>
        <w:rPr>
          <w:rFonts w:asciiTheme="minorHAnsi" w:hAnsiTheme="minorHAnsi" w:cstheme="minorHAnsi"/>
          <w:sz w:val="24"/>
          <w:szCs w:val="24"/>
        </w:rPr>
      </w:pPr>
    </w:p>
    <w:p w14:paraId="623966A9"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4F24396F" w14:textId="77777777" w:rsidR="00A86B6D" w:rsidRPr="00E354A3" w:rsidRDefault="00A86B6D" w:rsidP="00A75FE2">
      <w:pPr>
        <w:autoSpaceDE w:val="0"/>
        <w:autoSpaceDN w:val="0"/>
        <w:adjustRightInd w:val="0"/>
        <w:jc w:val="center"/>
        <w:rPr>
          <w:rFonts w:asciiTheme="minorHAnsi" w:hAnsiTheme="minorHAnsi" w:cstheme="minorHAnsi"/>
          <w:sz w:val="24"/>
          <w:szCs w:val="24"/>
        </w:rPr>
      </w:pPr>
    </w:p>
    <w:p w14:paraId="3BBC4193" w14:textId="77777777" w:rsidR="00D44A8C" w:rsidRPr="00E354A3" w:rsidRDefault="00D44A8C" w:rsidP="00A75FE2">
      <w:pPr>
        <w:autoSpaceDE w:val="0"/>
        <w:autoSpaceDN w:val="0"/>
        <w:adjustRightInd w:val="0"/>
        <w:jc w:val="center"/>
        <w:rPr>
          <w:rFonts w:asciiTheme="minorHAnsi" w:hAnsiTheme="minorHAnsi" w:cstheme="minorHAnsi"/>
          <w:sz w:val="24"/>
          <w:szCs w:val="24"/>
        </w:rPr>
      </w:pPr>
    </w:p>
    <w:p w14:paraId="402C6D9C" w14:textId="77777777" w:rsidR="00D44A8C" w:rsidRPr="00E354A3" w:rsidRDefault="00D44A8C" w:rsidP="00A75FE2">
      <w:pPr>
        <w:autoSpaceDE w:val="0"/>
        <w:autoSpaceDN w:val="0"/>
        <w:adjustRightInd w:val="0"/>
        <w:jc w:val="center"/>
        <w:rPr>
          <w:rFonts w:asciiTheme="minorHAnsi" w:hAnsiTheme="minorHAnsi" w:cstheme="minorHAnsi"/>
          <w:sz w:val="24"/>
          <w:szCs w:val="24"/>
        </w:rPr>
      </w:pPr>
    </w:p>
    <w:p w14:paraId="0375BEE9" w14:textId="77777777" w:rsidR="00D44A8C" w:rsidRPr="00E354A3" w:rsidRDefault="00D44A8C" w:rsidP="00A75FE2">
      <w:pPr>
        <w:autoSpaceDE w:val="0"/>
        <w:autoSpaceDN w:val="0"/>
        <w:adjustRightInd w:val="0"/>
        <w:jc w:val="center"/>
        <w:rPr>
          <w:rFonts w:asciiTheme="minorHAnsi" w:hAnsiTheme="minorHAnsi" w:cstheme="minorHAnsi"/>
          <w:sz w:val="24"/>
          <w:szCs w:val="24"/>
        </w:rPr>
      </w:pPr>
    </w:p>
    <w:p w14:paraId="57299DD3" w14:textId="77777777" w:rsidR="00D44A8C" w:rsidRPr="00E354A3" w:rsidRDefault="00D44A8C" w:rsidP="00A75FE2">
      <w:pPr>
        <w:autoSpaceDE w:val="0"/>
        <w:autoSpaceDN w:val="0"/>
        <w:adjustRightInd w:val="0"/>
        <w:jc w:val="center"/>
        <w:rPr>
          <w:rFonts w:asciiTheme="minorHAnsi" w:hAnsiTheme="minorHAnsi" w:cstheme="minorHAnsi"/>
          <w:sz w:val="24"/>
          <w:szCs w:val="24"/>
        </w:rPr>
      </w:pPr>
    </w:p>
    <w:p w14:paraId="729895CB" w14:textId="77777777" w:rsidR="0005461A" w:rsidRPr="00E354A3" w:rsidRDefault="0005461A" w:rsidP="00A75FE2">
      <w:pPr>
        <w:autoSpaceDE w:val="0"/>
        <w:autoSpaceDN w:val="0"/>
        <w:adjustRightInd w:val="0"/>
        <w:jc w:val="center"/>
        <w:rPr>
          <w:rFonts w:asciiTheme="minorHAnsi" w:hAnsiTheme="minorHAnsi" w:cstheme="minorHAnsi"/>
          <w:sz w:val="24"/>
          <w:szCs w:val="24"/>
        </w:rPr>
      </w:pPr>
    </w:p>
    <w:p w14:paraId="62B78D65" w14:textId="77777777" w:rsidR="0005461A" w:rsidRPr="00E354A3" w:rsidRDefault="0005461A" w:rsidP="00A75FE2">
      <w:pPr>
        <w:autoSpaceDE w:val="0"/>
        <w:autoSpaceDN w:val="0"/>
        <w:adjustRightInd w:val="0"/>
        <w:jc w:val="center"/>
        <w:rPr>
          <w:rFonts w:asciiTheme="minorHAnsi" w:hAnsiTheme="minorHAnsi" w:cstheme="minorHAnsi"/>
          <w:sz w:val="24"/>
          <w:szCs w:val="24"/>
        </w:rPr>
      </w:pPr>
    </w:p>
    <w:p w14:paraId="36B85740" w14:textId="77777777" w:rsidR="0005461A" w:rsidRPr="00E354A3" w:rsidRDefault="0005461A" w:rsidP="00A75FE2">
      <w:pPr>
        <w:autoSpaceDE w:val="0"/>
        <w:autoSpaceDN w:val="0"/>
        <w:adjustRightInd w:val="0"/>
        <w:jc w:val="center"/>
        <w:rPr>
          <w:rFonts w:asciiTheme="minorHAnsi" w:hAnsiTheme="minorHAnsi" w:cstheme="minorHAnsi"/>
          <w:sz w:val="24"/>
          <w:szCs w:val="24"/>
        </w:rPr>
      </w:pPr>
    </w:p>
    <w:p w14:paraId="58F7F9E1" w14:textId="77777777" w:rsidR="0005461A" w:rsidRPr="00E354A3" w:rsidRDefault="0005461A" w:rsidP="00A75FE2">
      <w:pPr>
        <w:autoSpaceDE w:val="0"/>
        <w:autoSpaceDN w:val="0"/>
        <w:adjustRightInd w:val="0"/>
        <w:jc w:val="center"/>
        <w:rPr>
          <w:rFonts w:asciiTheme="minorHAnsi" w:hAnsiTheme="minorHAnsi" w:cstheme="minorHAnsi"/>
          <w:sz w:val="24"/>
          <w:szCs w:val="24"/>
        </w:rPr>
      </w:pPr>
    </w:p>
    <w:p w14:paraId="3C3A1F74" w14:textId="77777777" w:rsidR="0005461A" w:rsidRPr="00E354A3" w:rsidRDefault="0005461A" w:rsidP="00A75FE2">
      <w:pPr>
        <w:autoSpaceDE w:val="0"/>
        <w:autoSpaceDN w:val="0"/>
        <w:adjustRightInd w:val="0"/>
        <w:jc w:val="center"/>
        <w:rPr>
          <w:rFonts w:asciiTheme="minorHAnsi" w:hAnsiTheme="minorHAnsi" w:cstheme="minorHAnsi"/>
          <w:sz w:val="24"/>
          <w:szCs w:val="24"/>
        </w:rPr>
      </w:pPr>
    </w:p>
    <w:p w14:paraId="1CD58281" w14:textId="77777777" w:rsidR="0005461A" w:rsidRPr="00E354A3" w:rsidRDefault="0005461A" w:rsidP="00A75FE2">
      <w:pPr>
        <w:autoSpaceDE w:val="0"/>
        <w:autoSpaceDN w:val="0"/>
        <w:adjustRightInd w:val="0"/>
        <w:jc w:val="center"/>
        <w:rPr>
          <w:rFonts w:asciiTheme="minorHAnsi" w:hAnsiTheme="minorHAnsi" w:cstheme="minorHAnsi"/>
          <w:sz w:val="24"/>
          <w:szCs w:val="24"/>
        </w:rPr>
      </w:pPr>
    </w:p>
    <w:p w14:paraId="45FC4EC7" w14:textId="77777777" w:rsidR="00D44A8C" w:rsidRPr="00E354A3" w:rsidRDefault="00D44A8C" w:rsidP="00A75FE2">
      <w:pPr>
        <w:autoSpaceDE w:val="0"/>
        <w:autoSpaceDN w:val="0"/>
        <w:adjustRightInd w:val="0"/>
        <w:jc w:val="center"/>
        <w:rPr>
          <w:rFonts w:asciiTheme="minorHAnsi" w:hAnsiTheme="minorHAnsi" w:cstheme="minorHAnsi"/>
          <w:sz w:val="24"/>
          <w:szCs w:val="24"/>
        </w:rPr>
      </w:pPr>
    </w:p>
    <w:p w14:paraId="7B66FFCE" w14:textId="77777777" w:rsidR="00BA196C" w:rsidRPr="00E354A3" w:rsidRDefault="00BA196C" w:rsidP="00A75FE2">
      <w:pPr>
        <w:autoSpaceDE w:val="0"/>
        <w:autoSpaceDN w:val="0"/>
        <w:adjustRightInd w:val="0"/>
        <w:jc w:val="center"/>
        <w:rPr>
          <w:rFonts w:asciiTheme="minorHAnsi" w:hAnsiTheme="minorHAnsi" w:cstheme="minorHAnsi"/>
          <w:sz w:val="24"/>
          <w:szCs w:val="24"/>
        </w:rPr>
      </w:pPr>
    </w:p>
    <w:p w14:paraId="39708809" w14:textId="77777777" w:rsidR="00A82CA7" w:rsidRPr="00E354A3" w:rsidRDefault="00A82CA7" w:rsidP="00A75FE2">
      <w:pPr>
        <w:autoSpaceDE w:val="0"/>
        <w:autoSpaceDN w:val="0"/>
        <w:adjustRightInd w:val="0"/>
        <w:jc w:val="center"/>
        <w:rPr>
          <w:rFonts w:asciiTheme="minorHAnsi" w:hAnsiTheme="minorHAnsi" w:cstheme="minorHAnsi"/>
          <w:sz w:val="24"/>
          <w:szCs w:val="24"/>
        </w:rPr>
      </w:pPr>
    </w:p>
    <w:p w14:paraId="2D1F8109" w14:textId="77777777" w:rsidR="00A82CA7" w:rsidRPr="00E354A3" w:rsidRDefault="00A82CA7" w:rsidP="00A75FE2">
      <w:pPr>
        <w:autoSpaceDE w:val="0"/>
        <w:autoSpaceDN w:val="0"/>
        <w:adjustRightInd w:val="0"/>
        <w:jc w:val="center"/>
        <w:rPr>
          <w:rFonts w:asciiTheme="minorHAnsi" w:hAnsiTheme="minorHAnsi" w:cstheme="minorHAnsi"/>
          <w:sz w:val="24"/>
          <w:szCs w:val="24"/>
        </w:rPr>
      </w:pPr>
    </w:p>
    <w:p w14:paraId="2CA5FFDA" w14:textId="77777777" w:rsidR="00BA196C" w:rsidRDefault="00BA196C" w:rsidP="00A75FE2">
      <w:pPr>
        <w:autoSpaceDE w:val="0"/>
        <w:autoSpaceDN w:val="0"/>
        <w:adjustRightInd w:val="0"/>
        <w:jc w:val="center"/>
        <w:rPr>
          <w:rFonts w:asciiTheme="minorHAnsi" w:hAnsiTheme="minorHAnsi" w:cstheme="minorHAnsi"/>
          <w:sz w:val="24"/>
          <w:szCs w:val="24"/>
        </w:rPr>
      </w:pPr>
    </w:p>
    <w:p w14:paraId="77550FE8" w14:textId="77777777" w:rsidR="00B93257" w:rsidRDefault="00B93257" w:rsidP="00A75FE2">
      <w:pPr>
        <w:autoSpaceDE w:val="0"/>
        <w:autoSpaceDN w:val="0"/>
        <w:adjustRightInd w:val="0"/>
        <w:jc w:val="center"/>
        <w:rPr>
          <w:rFonts w:asciiTheme="minorHAnsi" w:hAnsiTheme="minorHAnsi" w:cstheme="minorHAnsi"/>
          <w:sz w:val="24"/>
          <w:szCs w:val="24"/>
        </w:rPr>
      </w:pPr>
    </w:p>
    <w:p w14:paraId="15501C96" w14:textId="77777777" w:rsidR="00B93257" w:rsidRDefault="00B93257" w:rsidP="00A75FE2">
      <w:pPr>
        <w:autoSpaceDE w:val="0"/>
        <w:autoSpaceDN w:val="0"/>
        <w:adjustRightInd w:val="0"/>
        <w:jc w:val="center"/>
        <w:rPr>
          <w:rFonts w:asciiTheme="minorHAnsi" w:hAnsiTheme="minorHAnsi" w:cstheme="minorHAnsi"/>
          <w:sz w:val="24"/>
          <w:szCs w:val="24"/>
        </w:rPr>
      </w:pPr>
    </w:p>
    <w:p w14:paraId="3D657026" w14:textId="77777777" w:rsidR="00B93257" w:rsidRDefault="00B93257" w:rsidP="00A75FE2">
      <w:pPr>
        <w:autoSpaceDE w:val="0"/>
        <w:autoSpaceDN w:val="0"/>
        <w:adjustRightInd w:val="0"/>
        <w:jc w:val="center"/>
        <w:rPr>
          <w:rFonts w:asciiTheme="minorHAnsi" w:hAnsiTheme="minorHAnsi" w:cstheme="minorHAnsi"/>
          <w:sz w:val="24"/>
          <w:szCs w:val="24"/>
        </w:rPr>
      </w:pPr>
    </w:p>
    <w:p w14:paraId="778C2A7B" w14:textId="77777777" w:rsidR="00B93257" w:rsidRDefault="00B93257" w:rsidP="00A75FE2">
      <w:pPr>
        <w:autoSpaceDE w:val="0"/>
        <w:autoSpaceDN w:val="0"/>
        <w:adjustRightInd w:val="0"/>
        <w:jc w:val="center"/>
        <w:rPr>
          <w:rFonts w:asciiTheme="minorHAnsi" w:hAnsiTheme="minorHAnsi" w:cstheme="minorHAnsi"/>
          <w:sz w:val="24"/>
          <w:szCs w:val="24"/>
        </w:rPr>
      </w:pPr>
    </w:p>
    <w:p w14:paraId="5746B83A" w14:textId="77777777" w:rsidR="00B93257" w:rsidRPr="00E354A3" w:rsidRDefault="00B93257" w:rsidP="00A75FE2">
      <w:pPr>
        <w:autoSpaceDE w:val="0"/>
        <w:autoSpaceDN w:val="0"/>
        <w:adjustRightInd w:val="0"/>
        <w:jc w:val="center"/>
        <w:rPr>
          <w:rFonts w:asciiTheme="minorHAnsi" w:hAnsiTheme="minorHAnsi" w:cstheme="minorHAnsi"/>
          <w:sz w:val="24"/>
          <w:szCs w:val="24"/>
        </w:rPr>
      </w:pPr>
    </w:p>
    <w:p w14:paraId="4F167989" w14:textId="77777777" w:rsidR="00900392" w:rsidRPr="00E354A3" w:rsidRDefault="00900392" w:rsidP="00A75FE2">
      <w:pPr>
        <w:autoSpaceDE w:val="0"/>
        <w:autoSpaceDN w:val="0"/>
        <w:adjustRightInd w:val="0"/>
        <w:jc w:val="center"/>
        <w:rPr>
          <w:rFonts w:asciiTheme="minorHAnsi" w:hAnsiTheme="minorHAnsi" w:cstheme="minorHAnsi"/>
          <w:sz w:val="24"/>
          <w:szCs w:val="24"/>
        </w:rPr>
      </w:pPr>
    </w:p>
    <w:p w14:paraId="2C416F43" w14:textId="77777777" w:rsidR="00900392" w:rsidRPr="00E354A3" w:rsidRDefault="00900392" w:rsidP="00A75FE2">
      <w:pPr>
        <w:autoSpaceDE w:val="0"/>
        <w:autoSpaceDN w:val="0"/>
        <w:adjustRightInd w:val="0"/>
        <w:jc w:val="center"/>
        <w:rPr>
          <w:rFonts w:asciiTheme="minorHAnsi" w:hAnsiTheme="minorHAnsi" w:cstheme="minorHAnsi"/>
          <w:sz w:val="24"/>
          <w:szCs w:val="24"/>
        </w:rPr>
      </w:pPr>
    </w:p>
    <w:p w14:paraId="655625CB" w14:textId="77777777" w:rsidR="00900392" w:rsidRPr="00E354A3" w:rsidRDefault="00900392" w:rsidP="00A75FE2">
      <w:pPr>
        <w:autoSpaceDE w:val="0"/>
        <w:autoSpaceDN w:val="0"/>
        <w:adjustRightInd w:val="0"/>
        <w:jc w:val="center"/>
        <w:rPr>
          <w:rFonts w:asciiTheme="minorHAnsi" w:hAnsiTheme="minorHAnsi" w:cstheme="minorHAnsi"/>
          <w:sz w:val="24"/>
          <w:szCs w:val="24"/>
        </w:rPr>
      </w:pPr>
    </w:p>
    <w:p w14:paraId="34F4CF63" w14:textId="77777777" w:rsidR="006F4950" w:rsidRPr="00E354A3" w:rsidRDefault="006F4950" w:rsidP="00A75FE2">
      <w:pPr>
        <w:autoSpaceDE w:val="0"/>
        <w:autoSpaceDN w:val="0"/>
        <w:adjustRightInd w:val="0"/>
        <w:jc w:val="center"/>
        <w:rPr>
          <w:rFonts w:asciiTheme="minorHAnsi" w:hAnsiTheme="minorHAnsi" w:cstheme="minorHAnsi"/>
          <w:sz w:val="24"/>
          <w:szCs w:val="24"/>
        </w:rPr>
      </w:pPr>
    </w:p>
    <w:p w14:paraId="2EC4DF5C" w14:textId="77777777" w:rsidR="006F4950" w:rsidRPr="00E354A3" w:rsidRDefault="006F4950" w:rsidP="00A75FE2">
      <w:pPr>
        <w:autoSpaceDE w:val="0"/>
        <w:autoSpaceDN w:val="0"/>
        <w:adjustRightInd w:val="0"/>
        <w:jc w:val="center"/>
        <w:rPr>
          <w:rFonts w:asciiTheme="minorHAnsi" w:hAnsiTheme="minorHAnsi" w:cstheme="minorHAnsi"/>
          <w:sz w:val="24"/>
          <w:szCs w:val="24"/>
        </w:rPr>
      </w:pPr>
    </w:p>
    <w:p w14:paraId="51B99075" w14:textId="570B9FE3" w:rsidR="00D338DE" w:rsidRPr="00E354A3" w:rsidRDefault="00E94A08">
      <w:pPr>
        <w:spacing w:after="200" w:line="276" w:lineRule="auto"/>
        <w:rPr>
          <w:rFonts w:asciiTheme="minorHAnsi" w:hAnsiTheme="minorHAnsi" w:cstheme="minorHAnsi"/>
          <w:b/>
          <w:sz w:val="28"/>
          <w:szCs w:val="28"/>
        </w:rPr>
      </w:pPr>
      <w:r w:rsidRPr="00E354A3">
        <w:rPr>
          <w:rFonts w:asciiTheme="minorHAnsi" w:hAnsiTheme="minorHAnsi" w:cstheme="minorHAnsi"/>
          <w:b/>
          <w:sz w:val="28"/>
          <w:szCs w:val="28"/>
        </w:rPr>
        <w:t xml:space="preserve">OBR. 5 </w:t>
      </w:r>
      <w:r w:rsidR="009A08D9">
        <w:rPr>
          <w:rFonts w:asciiTheme="minorHAnsi" w:hAnsiTheme="minorHAnsi" w:cstheme="minorHAnsi"/>
          <w:b/>
          <w:sz w:val="28"/>
          <w:szCs w:val="28"/>
        </w:rPr>
        <w:t>PONUDBA</w:t>
      </w:r>
    </w:p>
    <w:p w14:paraId="46FE236D" w14:textId="77777777" w:rsidR="00AF7A90" w:rsidRPr="00D338DE" w:rsidRDefault="00AF7A90" w:rsidP="00AF7A90">
      <w:pPr>
        <w:autoSpaceDE w:val="0"/>
        <w:autoSpaceDN w:val="0"/>
        <w:adjustRightInd w:val="0"/>
        <w:rPr>
          <w:rFonts w:asciiTheme="minorHAnsi" w:hAnsiTheme="minorHAnsi"/>
          <w:b/>
          <w:sz w:val="24"/>
          <w:szCs w:val="24"/>
        </w:rPr>
      </w:pPr>
    </w:p>
    <w:p w14:paraId="1EA1F4C0" w14:textId="77777777" w:rsidR="00AF7A90" w:rsidRPr="00A662AA" w:rsidRDefault="00AF7A90" w:rsidP="00AF7A90">
      <w:pPr>
        <w:jc w:val="center"/>
        <w:rPr>
          <w:rFonts w:asciiTheme="minorHAnsi" w:hAnsiTheme="minorHAnsi"/>
          <w:b/>
          <w:sz w:val="24"/>
          <w:szCs w:val="24"/>
        </w:rPr>
      </w:pPr>
      <w:r w:rsidRPr="00A662AA">
        <w:rPr>
          <w:rFonts w:asciiTheme="minorHAnsi" w:hAnsiTheme="minorHAnsi"/>
          <w:b/>
          <w:sz w:val="24"/>
          <w:szCs w:val="24"/>
        </w:rPr>
        <w:t>Naročnik</w:t>
      </w:r>
    </w:p>
    <w:p w14:paraId="46372FA8" w14:textId="77777777" w:rsidR="00AF7A90" w:rsidRPr="00A662AA" w:rsidRDefault="00AF7A90" w:rsidP="00AF7A90">
      <w:pPr>
        <w:jc w:val="center"/>
        <w:rPr>
          <w:rFonts w:asciiTheme="minorHAnsi" w:hAnsiTheme="minorHAnsi"/>
          <w:b/>
          <w:sz w:val="24"/>
          <w:szCs w:val="24"/>
        </w:rPr>
      </w:pPr>
      <w:r w:rsidRPr="00A662AA">
        <w:rPr>
          <w:rFonts w:asciiTheme="minorHAnsi" w:hAnsiTheme="minorHAnsi"/>
          <w:b/>
          <w:sz w:val="24"/>
          <w:szCs w:val="24"/>
        </w:rPr>
        <w:t>UNIVERZA V LJUBLJANI</w:t>
      </w:r>
    </w:p>
    <w:p w14:paraId="4E2C2BED" w14:textId="77777777" w:rsidR="00AF7A90" w:rsidRDefault="00AF7A90" w:rsidP="00AF7A90">
      <w:pPr>
        <w:jc w:val="center"/>
        <w:rPr>
          <w:rFonts w:asciiTheme="minorHAnsi" w:hAnsiTheme="minorHAnsi"/>
          <w:b/>
          <w:sz w:val="24"/>
          <w:szCs w:val="24"/>
        </w:rPr>
      </w:pPr>
      <w:r w:rsidRPr="00A662AA">
        <w:rPr>
          <w:rFonts w:asciiTheme="minorHAnsi" w:hAnsiTheme="minorHAnsi"/>
          <w:b/>
          <w:sz w:val="24"/>
          <w:szCs w:val="24"/>
        </w:rPr>
        <w:t>FAKULTETA ZA STROJNIŠTVO</w:t>
      </w:r>
    </w:p>
    <w:p w14:paraId="0F9E1285" w14:textId="77777777" w:rsidR="00AF7A90" w:rsidRPr="00A662AA" w:rsidRDefault="00AF7A90" w:rsidP="00AF7A90">
      <w:pPr>
        <w:jc w:val="center"/>
        <w:rPr>
          <w:rFonts w:asciiTheme="minorHAnsi" w:hAnsiTheme="minorHAnsi"/>
          <w:b/>
          <w:sz w:val="24"/>
          <w:szCs w:val="24"/>
        </w:rPr>
      </w:pPr>
      <w:r w:rsidRPr="00A662AA">
        <w:rPr>
          <w:rFonts w:asciiTheme="minorHAnsi" w:hAnsiTheme="minorHAnsi"/>
          <w:b/>
          <w:sz w:val="24"/>
          <w:szCs w:val="24"/>
        </w:rPr>
        <w:t>Aškerčeva 6</w:t>
      </w:r>
    </w:p>
    <w:p w14:paraId="3E392F9D" w14:textId="77777777" w:rsidR="00AF7A90" w:rsidRPr="00A662AA" w:rsidRDefault="00AF7A90" w:rsidP="00AF7A90">
      <w:pPr>
        <w:jc w:val="center"/>
        <w:rPr>
          <w:rFonts w:asciiTheme="minorHAnsi" w:hAnsiTheme="minorHAnsi"/>
          <w:b/>
          <w:sz w:val="24"/>
          <w:szCs w:val="24"/>
        </w:rPr>
      </w:pPr>
      <w:r w:rsidRPr="00A662AA">
        <w:rPr>
          <w:rFonts w:asciiTheme="minorHAnsi" w:hAnsiTheme="minorHAnsi"/>
          <w:b/>
          <w:sz w:val="24"/>
          <w:szCs w:val="24"/>
        </w:rPr>
        <w:t>1000 Ljubljana</w:t>
      </w:r>
    </w:p>
    <w:p w14:paraId="32E475D3" w14:textId="77777777" w:rsidR="00AF7A90" w:rsidRDefault="00AF7A90" w:rsidP="00AF7A90">
      <w:pPr>
        <w:rPr>
          <w:rFonts w:asciiTheme="minorHAnsi" w:hAnsiTheme="minorHAnsi"/>
          <w:sz w:val="24"/>
          <w:szCs w:val="24"/>
        </w:rPr>
      </w:pPr>
    </w:p>
    <w:p w14:paraId="0188E6B0" w14:textId="77777777" w:rsidR="00AF7A90" w:rsidRPr="00D338DE" w:rsidRDefault="00AF7A90" w:rsidP="00AF7A90">
      <w:pPr>
        <w:rPr>
          <w:rFonts w:asciiTheme="minorHAnsi" w:hAnsiTheme="minorHAnsi"/>
          <w:sz w:val="24"/>
          <w:szCs w:val="24"/>
        </w:rPr>
      </w:pPr>
    </w:p>
    <w:p w14:paraId="7C06A8E7" w14:textId="74D8C61C" w:rsidR="00AF7A90" w:rsidRPr="00D338DE" w:rsidRDefault="00AF7A90" w:rsidP="00AF7A90">
      <w:pPr>
        <w:jc w:val="both"/>
        <w:rPr>
          <w:rFonts w:asciiTheme="minorHAnsi" w:hAnsiTheme="minorHAnsi"/>
          <w:sz w:val="24"/>
          <w:szCs w:val="24"/>
        </w:rPr>
      </w:pPr>
      <w:r w:rsidRPr="00D338DE">
        <w:rPr>
          <w:rFonts w:asciiTheme="minorHAnsi" w:hAnsiTheme="minorHAnsi"/>
          <w:sz w:val="24"/>
          <w:szCs w:val="24"/>
        </w:rPr>
        <w:t>Javno naročilo: »</w:t>
      </w:r>
      <w:r w:rsidR="004D7D0C">
        <w:rPr>
          <w:rFonts w:asciiTheme="minorHAnsi" w:hAnsiTheme="minorHAnsi"/>
          <w:b/>
          <w:bCs/>
          <w:sz w:val="24"/>
          <w:szCs w:val="24"/>
        </w:rPr>
        <w:t>Nakup in dobava nove univerzalne naprave za mehansko preizkušanje materialov in nosilnosti strukturnih elementov</w:t>
      </w:r>
      <w:r w:rsidRPr="00D338DE">
        <w:rPr>
          <w:rFonts w:asciiTheme="minorHAnsi" w:hAnsiTheme="minorHAnsi"/>
          <w:sz w:val="24"/>
          <w:szCs w:val="24"/>
        </w:rPr>
        <w:t>«</w:t>
      </w:r>
    </w:p>
    <w:p w14:paraId="268AA440" w14:textId="77777777" w:rsidR="00AF7A90" w:rsidRPr="00D338DE" w:rsidRDefault="00AF7A90" w:rsidP="00AF7A90">
      <w:pPr>
        <w:rPr>
          <w:rFonts w:asciiTheme="minorHAnsi" w:hAnsiTheme="minorHAnsi"/>
          <w:sz w:val="24"/>
          <w:szCs w:val="24"/>
        </w:rPr>
      </w:pPr>
    </w:p>
    <w:p w14:paraId="2FCBF3B5" w14:textId="77777777" w:rsidR="00AF7A90" w:rsidRPr="00906A52" w:rsidRDefault="00AF7A90" w:rsidP="00AF7A90">
      <w:pPr>
        <w:pStyle w:val="Odstavekseznama"/>
        <w:numPr>
          <w:ilvl w:val="0"/>
          <w:numId w:val="2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3E513308" w14:textId="77777777" w:rsidR="00AF7A90" w:rsidRPr="00A84346" w:rsidRDefault="00AF7A90" w:rsidP="00AF7A90">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F7A90" w:rsidRPr="00D338DE" w14:paraId="108D89DF" w14:textId="77777777" w:rsidTr="004D5C16">
        <w:tc>
          <w:tcPr>
            <w:tcW w:w="4786" w:type="dxa"/>
            <w:tcBorders>
              <w:top w:val="single" w:sz="4" w:space="0" w:color="auto"/>
              <w:left w:val="single" w:sz="4" w:space="0" w:color="auto"/>
              <w:bottom w:val="single" w:sz="4" w:space="0" w:color="auto"/>
              <w:right w:val="single" w:sz="4" w:space="0" w:color="auto"/>
            </w:tcBorders>
            <w:vAlign w:val="center"/>
            <w:hideMark/>
          </w:tcPr>
          <w:p w14:paraId="4C1F904C" w14:textId="77777777" w:rsidR="00AF7A90" w:rsidRPr="00D338DE" w:rsidRDefault="00AF7A90" w:rsidP="004D5C16">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71EF9E01" w14:textId="77777777" w:rsidR="00AF7A90" w:rsidRPr="00D338DE" w:rsidRDefault="00AF7A90" w:rsidP="004D5C16">
            <w:pPr>
              <w:rPr>
                <w:rFonts w:asciiTheme="minorHAnsi" w:hAnsiTheme="minorHAnsi"/>
                <w:sz w:val="24"/>
                <w:szCs w:val="24"/>
              </w:rPr>
            </w:pPr>
          </w:p>
        </w:tc>
      </w:tr>
      <w:tr w:rsidR="00AF7A90" w:rsidRPr="00D338DE" w14:paraId="5DD06506" w14:textId="77777777" w:rsidTr="004D5C16">
        <w:tc>
          <w:tcPr>
            <w:tcW w:w="4786" w:type="dxa"/>
            <w:tcBorders>
              <w:top w:val="single" w:sz="4" w:space="0" w:color="auto"/>
              <w:left w:val="single" w:sz="4" w:space="0" w:color="auto"/>
              <w:bottom w:val="single" w:sz="4" w:space="0" w:color="auto"/>
              <w:right w:val="single" w:sz="4" w:space="0" w:color="auto"/>
            </w:tcBorders>
            <w:vAlign w:val="center"/>
            <w:hideMark/>
          </w:tcPr>
          <w:p w14:paraId="20EEED15" w14:textId="77777777" w:rsidR="00AF7A90" w:rsidRPr="00D338DE" w:rsidRDefault="00AF7A90" w:rsidP="004D5C16">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909F388" w14:textId="77777777" w:rsidR="00AF7A90" w:rsidRPr="00D338DE" w:rsidRDefault="00AF7A90" w:rsidP="004D5C16">
            <w:pPr>
              <w:rPr>
                <w:rFonts w:asciiTheme="minorHAnsi" w:hAnsiTheme="minorHAnsi"/>
                <w:sz w:val="24"/>
                <w:szCs w:val="24"/>
              </w:rPr>
            </w:pPr>
          </w:p>
        </w:tc>
      </w:tr>
    </w:tbl>
    <w:p w14:paraId="1EC06EFF" w14:textId="77777777" w:rsidR="00AF7A90" w:rsidRDefault="00AF7A90" w:rsidP="00AF7A90">
      <w:pPr>
        <w:rPr>
          <w:rFonts w:ascii="Calibri" w:hAnsi="Calibri"/>
        </w:rPr>
      </w:pPr>
    </w:p>
    <w:p w14:paraId="576F01FB" w14:textId="77777777" w:rsidR="00AF7A90" w:rsidRDefault="00AF7A90" w:rsidP="00AF7A90">
      <w:pPr>
        <w:rPr>
          <w:rFonts w:ascii="Calibri" w:hAnsi="Calibri"/>
        </w:rPr>
      </w:pPr>
    </w:p>
    <w:p w14:paraId="58ABCFC0" w14:textId="77777777" w:rsidR="00AF7A90" w:rsidRDefault="00AF7A90" w:rsidP="00AF7A90">
      <w:pPr>
        <w:rPr>
          <w:rFonts w:ascii="Calibri" w:hAnsi="Calibri"/>
        </w:rPr>
      </w:pPr>
    </w:p>
    <w:p w14:paraId="524DE339" w14:textId="77777777" w:rsidR="00AF7A90" w:rsidRPr="00370327" w:rsidRDefault="00AF7A90" w:rsidP="00AF7A90">
      <w:pPr>
        <w:rPr>
          <w:rFonts w:asciiTheme="minorHAnsi" w:hAnsiTheme="minorHAnsi"/>
          <w:sz w:val="24"/>
          <w:szCs w:val="24"/>
        </w:rPr>
      </w:pPr>
      <w:r w:rsidRPr="00370327">
        <w:rPr>
          <w:rFonts w:asciiTheme="minorHAnsi" w:hAnsiTheme="minorHAnsi"/>
          <w:sz w:val="24"/>
          <w:szCs w:val="24"/>
        </w:rPr>
        <w:t>Ponudbena cena znaša …………. EUR brez DDV,</w:t>
      </w:r>
      <w:r>
        <w:rPr>
          <w:rFonts w:asciiTheme="minorHAnsi" w:hAnsiTheme="minorHAnsi"/>
          <w:sz w:val="24"/>
          <w:szCs w:val="24"/>
        </w:rPr>
        <w:t xml:space="preserve">    </w:t>
      </w:r>
      <w:r w:rsidRPr="00370327">
        <w:rPr>
          <w:rFonts w:asciiTheme="minorHAnsi" w:hAnsiTheme="minorHAnsi"/>
          <w:sz w:val="24"/>
          <w:szCs w:val="24"/>
        </w:rPr>
        <w:t>……………….EUR DDV</w:t>
      </w:r>
      <w:r>
        <w:rPr>
          <w:rFonts w:asciiTheme="minorHAnsi" w:hAnsiTheme="minorHAnsi"/>
          <w:sz w:val="24"/>
          <w:szCs w:val="24"/>
        </w:rPr>
        <w:t xml:space="preserve">  </w:t>
      </w:r>
      <w:r w:rsidRPr="00370327">
        <w:rPr>
          <w:rFonts w:asciiTheme="minorHAnsi" w:hAnsiTheme="minorHAnsi"/>
          <w:sz w:val="24"/>
          <w:szCs w:val="24"/>
        </w:rPr>
        <w:t xml:space="preserve"> in ………………………..EUR z DDV.</w:t>
      </w:r>
    </w:p>
    <w:p w14:paraId="1112DFD2" w14:textId="77777777" w:rsidR="00AF7A90" w:rsidRPr="007F5599" w:rsidRDefault="00AF7A90" w:rsidP="00AF7A90">
      <w:pPr>
        <w:rPr>
          <w:rFonts w:ascii="Calibri" w:hAnsi="Calibri"/>
        </w:rPr>
      </w:pPr>
    </w:p>
    <w:p w14:paraId="1C21342A" w14:textId="353C444B" w:rsidR="00AF7A90" w:rsidRPr="002A4897" w:rsidRDefault="00AF7A90" w:rsidP="00AF7A90">
      <w:pPr>
        <w:pStyle w:val="Odstavekseznama"/>
        <w:numPr>
          <w:ilvl w:val="0"/>
          <w:numId w:val="27"/>
        </w:numPr>
        <w:tabs>
          <w:tab w:val="left" w:pos="284"/>
        </w:tabs>
        <w:ind w:left="0" w:firstLine="0"/>
        <w:jc w:val="both"/>
        <w:rPr>
          <w:rFonts w:cs="Calibri"/>
          <w:sz w:val="24"/>
          <w:szCs w:val="24"/>
        </w:rPr>
      </w:pPr>
      <w:r w:rsidRPr="00C455A1">
        <w:rPr>
          <w:sz w:val="24"/>
          <w:szCs w:val="24"/>
        </w:rPr>
        <w:t xml:space="preserve">Ponudnik mora </w:t>
      </w:r>
      <w:r w:rsidRPr="00C455A1">
        <w:rPr>
          <w:rFonts w:asciiTheme="minorHAnsi" w:hAnsiTheme="minorHAnsi"/>
          <w:sz w:val="24"/>
          <w:szCs w:val="24"/>
        </w:rPr>
        <w:t>dobaviti naročeno blago na naslov naročnika v roku do _____</w:t>
      </w:r>
      <w:r w:rsidRPr="00C455A1">
        <w:rPr>
          <w:rFonts w:asciiTheme="minorHAnsi" w:hAnsiTheme="minorHAnsi"/>
          <w:color w:val="FF0000"/>
          <w:sz w:val="24"/>
          <w:szCs w:val="24"/>
        </w:rPr>
        <w:t xml:space="preserve"> </w:t>
      </w:r>
      <w:r w:rsidR="00075936">
        <w:rPr>
          <w:rFonts w:asciiTheme="minorHAnsi" w:hAnsiTheme="minorHAnsi"/>
          <w:sz w:val="24"/>
          <w:szCs w:val="24"/>
        </w:rPr>
        <w:t xml:space="preserve">tednov </w:t>
      </w:r>
      <w:r w:rsidRPr="00C455A1">
        <w:rPr>
          <w:rFonts w:asciiTheme="minorHAnsi" w:hAnsiTheme="minorHAnsi"/>
          <w:sz w:val="24"/>
          <w:szCs w:val="24"/>
        </w:rPr>
        <w:t>po prejemu pisnega naročila s strani naročnika.</w:t>
      </w:r>
    </w:p>
    <w:p w14:paraId="3FEE11EB" w14:textId="77777777" w:rsidR="002A4897" w:rsidRPr="002A4897" w:rsidRDefault="002A4897" w:rsidP="002A4897">
      <w:pPr>
        <w:tabs>
          <w:tab w:val="left" w:pos="284"/>
        </w:tabs>
        <w:jc w:val="both"/>
        <w:rPr>
          <w:rFonts w:cs="Calibri"/>
          <w:sz w:val="24"/>
          <w:szCs w:val="24"/>
        </w:rPr>
      </w:pPr>
    </w:p>
    <w:p w14:paraId="40DADD90" w14:textId="77777777" w:rsidR="00AF7A90" w:rsidRDefault="00AF7A90" w:rsidP="00AF7A90">
      <w:pPr>
        <w:pStyle w:val="Odstavekseznama"/>
        <w:numPr>
          <w:ilvl w:val="0"/>
          <w:numId w:val="27"/>
        </w:numPr>
        <w:ind w:left="284" w:hanging="284"/>
        <w:rPr>
          <w:rFonts w:asciiTheme="minorHAnsi" w:hAnsiTheme="minorHAnsi"/>
          <w:sz w:val="24"/>
          <w:szCs w:val="24"/>
        </w:rPr>
      </w:pPr>
      <w:r w:rsidRPr="00C455A1">
        <w:rPr>
          <w:rFonts w:asciiTheme="minorHAnsi" w:hAnsiTheme="minorHAnsi"/>
          <w:sz w:val="24"/>
          <w:szCs w:val="24"/>
        </w:rPr>
        <w:t xml:space="preserve">Ponudnik nudi ___________ dnevni plačilni rok. </w:t>
      </w:r>
    </w:p>
    <w:p w14:paraId="785ED406" w14:textId="77777777" w:rsidR="00AF7A90" w:rsidRPr="00EA510D" w:rsidRDefault="00AF7A90" w:rsidP="00AF7A90">
      <w:pPr>
        <w:ind w:left="360"/>
        <w:rPr>
          <w:rFonts w:asciiTheme="minorHAnsi" w:hAnsiTheme="minorHAnsi"/>
          <w:sz w:val="24"/>
          <w:szCs w:val="24"/>
        </w:rPr>
      </w:pPr>
    </w:p>
    <w:p w14:paraId="68F8EB47" w14:textId="77777777" w:rsidR="00AF7A90" w:rsidRPr="00C455A1" w:rsidRDefault="00AF7A90" w:rsidP="00AF7A90">
      <w:pPr>
        <w:pStyle w:val="Odstavekseznama"/>
        <w:numPr>
          <w:ilvl w:val="0"/>
          <w:numId w:val="27"/>
        </w:numPr>
        <w:ind w:left="284" w:hanging="284"/>
        <w:rPr>
          <w:sz w:val="24"/>
          <w:szCs w:val="24"/>
        </w:rPr>
      </w:pPr>
      <w:r w:rsidRPr="00C455A1">
        <w:rPr>
          <w:sz w:val="24"/>
          <w:szCs w:val="24"/>
        </w:rPr>
        <w:t>Veljavnost ponudbe ________  dni šteto od dne, ki je v razpisu določen za oddajo ponudb.</w:t>
      </w:r>
    </w:p>
    <w:p w14:paraId="306701CC" w14:textId="77777777" w:rsidR="00AF7A90" w:rsidRPr="00C82592" w:rsidRDefault="00AF7A90" w:rsidP="00AF7A90">
      <w:pPr>
        <w:ind w:left="360"/>
        <w:rPr>
          <w:sz w:val="24"/>
          <w:szCs w:val="24"/>
        </w:rPr>
      </w:pPr>
    </w:p>
    <w:p w14:paraId="7ABCC460" w14:textId="77777777" w:rsidR="00AF7A90" w:rsidRDefault="00AF7A90" w:rsidP="00AF7A90">
      <w:pPr>
        <w:ind w:left="360"/>
        <w:rPr>
          <w:sz w:val="24"/>
          <w:szCs w:val="24"/>
        </w:rPr>
      </w:pPr>
    </w:p>
    <w:p w14:paraId="5041FC45" w14:textId="77777777" w:rsidR="00C82592" w:rsidRPr="00E354A3" w:rsidRDefault="00C82592" w:rsidP="00E354A3">
      <w:pPr>
        <w:ind w:left="360"/>
        <w:jc w:val="both"/>
        <w:rPr>
          <w:rFonts w:asciiTheme="minorHAnsi" w:hAnsiTheme="minorHAnsi" w:cstheme="minorHAnsi"/>
          <w:sz w:val="24"/>
          <w:szCs w:val="24"/>
        </w:rPr>
      </w:pPr>
    </w:p>
    <w:p w14:paraId="0E77D15D" w14:textId="77777777" w:rsidR="00286BA2" w:rsidRPr="00E354A3" w:rsidRDefault="00286BA2" w:rsidP="00E354A3">
      <w:pPr>
        <w:ind w:left="360"/>
        <w:jc w:val="both"/>
        <w:rPr>
          <w:rFonts w:asciiTheme="minorHAnsi" w:hAnsiTheme="minorHAnsi" w:cstheme="minorHAnsi"/>
          <w:sz w:val="24"/>
          <w:szCs w:val="24"/>
        </w:rPr>
      </w:pPr>
    </w:p>
    <w:p w14:paraId="25A79EA6" w14:textId="77777777" w:rsidR="003E7558" w:rsidRPr="00E354A3" w:rsidRDefault="003E7558" w:rsidP="00E354A3">
      <w:pPr>
        <w:ind w:left="360"/>
        <w:jc w:val="both"/>
        <w:rPr>
          <w:rFonts w:asciiTheme="minorHAnsi" w:hAnsiTheme="minorHAnsi" w:cstheme="minorHAnsi"/>
          <w:sz w:val="24"/>
          <w:szCs w:val="24"/>
        </w:rPr>
      </w:pPr>
    </w:p>
    <w:p w14:paraId="2A7E132F" w14:textId="77777777" w:rsidR="003E7558" w:rsidRDefault="003E7558" w:rsidP="00E354A3">
      <w:pPr>
        <w:ind w:left="360"/>
        <w:jc w:val="both"/>
        <w:rPr>
          <w:rFonts w:asciiTheme="minorHAnsi" w:hAnsiTheme="minorHAnsi" w:cstheme="minorHAnsi"/>
          <w:sz w:val="24"/>
          <w:szCs w:val="24"/>
        </w:rPr>
      </w:pPr>
    </w:p>
    <w:p w14:paraId="195FDFE6" w14:textId="77777777" w:rsidR="004B3D47" w:rsidRDefault="004B3D47" w:rsidP="00E354A3">
      <w:pPr>
        <w:ind w:left="360"/>
        <w:jc w:val="both"/>
        <w:rPr>
          <w:rFonts w:asciiTheme="minorHAnsi" w:hAnsiTheme="minorHAnsi" w:cstheme="minorHAnsi"/>
          <w:sz w:val="24"/>
          <w:szCs w:val="24"/>
        </w:rPr>
      </w:pPr>
    </w:p>
    <w:p w14:paraId="13F9B25C" w14:textId="77777777" w:rsidR="004B3D47" w:rsidRDefault="004B3D47" w:rsidP="00E354A3">
      <w:pPr>
        <w:ind w:left="360"/>
        <w:jc w:val="both"/>
        <w:rPr>
          <w:rFonts w:asciiTheme="minorHAnsi" w:hAnsiTheme="minorHAnsi" w:cstheme="minorHAnsi"/>
          <w:sz w:val="24"/>
          <w:szCs w:val="24"/>
        </w:rPr>
      </w:pPr>
    </w:p>
    <w:p w14:paraId="3B02D0D1" w14:textId="77777777" w:rsidR="004B3D47" w:rsidRDefault="004B3D47" w:rsidP="00E354A3">
      <w:pPr>
        <w:ind w:left="360"/>
        <w:jc w:val="both"/>
        <w:rPr>
          <w:rFonts w:asciiTheme="minorHAnsi" w:hAnsiTheme="minorHAnsi" w:cstheme="minorHAnsi"/>
          <w:sz w:val="24"/>
          <w:szCs w:val="24"/>
        </w:rPr>
      </w:pPr>
    </w:p>
    <w:p w14:paraId="21DB9A30" w14:textId="77777777" w:rsidR="004B3D47" w:rsidRDefault="004B3D47" w:rsidP="00E354A3">
      <w:pPr>
        <w:ind w:left="360"/>
        <w:jc w:val="both"/>
        <w:rPr>
          <w:rFonts w:asciiTheme="minorHAnsi" w:hAnsiTheme="minorHAnsi" w:cstheme="minorHAnsi"/>
          <w:sz w:val="24"/>
          <w:szCs w:val="24"/>
        </w:rPr>
      </w:pPr>
    </w:p>
    <w:p w14:paraId="02E68F18" w14:textId="77777777" w:rsidR="004B3D47" w:rsidRDefault="004B3D47" w:rsidP="00E354A3">
      <w:pPr>
        <w:ind w:left="360"/>
        <w:jc w:val="both"/>
        <w:rPr>
          <w:rFonts w:asciiTheme="minorHAnsi" w:hAnsiTheme="minorHAnsi" w:cstheme="minorHAnsi"/>
          <w:sz w:val="24"/>
          <w:szCs w:val="24"/>
        </w:rPr>
      </w:pPr>
    </w:p>
    <w:p w14:paraId="0D0EE540" w14:textId="77777777" w:rsidR="004B3D47" w:rsidRDefault="004B3D47" w:rsidP="00E354A3">
      <w:pPr>
        <w:ind w:left="360"/>
        <w:jc w:val="both"/>
        <w:rPr>
          <w:rFonts w:asciiTheme="minorHAnsi" w:hAnsiTheme="minorHAnsi" w:cstheme="minorHAnsi"/>
          <w:sz w:val="24"/>
          <w:szCs w:val="24"/>
        </w:rPr>
      </w:pPr>
    </w:p>
    <w:p w14:paraId="5B9BC4C4" w14:textId="77777777" w:rsidR="004B3D47" w:rsidRDefault="004B3D47" w:rsidP="00E354A3">
      <w:pPr>
        <w:ind w:left="360"/>
        <w:jc w:val="both"/>
        <w:rPr>
          <w:rFonts w:asciiTheme="minorHAnsi" w:hAnsiTheme="minorHAnsi" w:cstheme="minorHAnsi"/>
          <w:sz w:val="24"/>
          <w:szCs w:val="24"/>
        </w:rPr>
      </w:pPr>
    </w:p>
    <w:p w14:paraId="6B28FF22" w14:textId="77777777" w:rsidR="004B3D47" w:rsidRDefault="004B3D47" w:rsidP="00E354A3">
      <w:pPr>
        <w:ind w:left="360"/>
        <w:jc w:val="both"/>
        <w:rPr>
          <w:rFonts w:asciiTheme="minorHAnsi" w:hAnsiTheme="minorHAnsi" w:cstheme="minorHAnsi"/>
          <w:sz w:val="24"/>
          <w:szCs w:val="24"/>
        </w:rPr>
      </w:pPr>
    </w:p>
    <w:p w14:paraId="47D5098D" w14:textId="77777777" w:rsidR="004B3D47" w:rsidRDefault="004B3D47" w:rsidP="00E354A3">
      <w:pPr>
        <w:ind w:left="360"/>
        <w:jc w:val="both"/>
        <w:rPr>
          <w:rFonts w:asciiTheme="minorHAnsi" w:hAnsiTheme="minorHAnsi" w:cstheme="minorHAnsi"/>
          <w:sz w:val="24"/>
          <w:szCs w:val="24"/>
        </w:rPr>
      </w:pPr>
    </w:p>
    <w:p w14:paraId="68FC7BAD" w14:textId="77777777" w:rsidR="004B3D47" w:rsidRDefault="004B3D47" w:rsidP="00E354A3">
      <w:pPr>
        <w:ind w:left="360"/>
        <w:jc w:val="both"/>
        <w:rPr>
          <w:rFonts w:asciiTheme="minorHAnsi" w:hAnsiTheme="minorHAnsi" w:cstheme="minorHAnsi"/>
          <w:sz w:val="24"/>
          <w:szCs w:val="24"/>
        </w:rPr>
      </w:pPr>
    </w:p>
    <w:p w14:paraId="58CE5782" w14:textId="77777777" w:rsidR="004B3D47" w:rsidRPr="00E354A3" w:rsidRDefault="004B3D47" w:rsidP="00E354A3">
      <w:pPr>
        <w:ind w:left="360"/>
        <w:jc w:val="both"/>
        <w:rPr>
          <w:rFonts w:asciiTheme="minorHAnsi" w:hAnsiTheme="minorHAnsi" w:cstheme="minorHAnsi"/>
          <w:sz w:val="24"/>
          <w:szCs w:val="24"/>
        </w:rPr>
      </w:pPr>
    </w:p>
    <w:p w14:paraId="7D499B6A" w14:textId="77777777" w:rsidR="00AF7A90" w:rsidRDefault="00AF7A90" w:rsidP="00E354A3">
      <w:pPr>
        <w:ind w:left="360"/>
        <w:jc w:val="both"/>
        <w:rPr>
          <w:rFonts w:asciiTheme="minorHAnsi" w:hAnsiTheme="minorHAnsi" w:cstheme="minorHAnsi"/>
          <w:sz w:val="24"/>
          <w:szCs w:val="24"/>
        </w:rPr>
      </w:pPr>
    </w:p>
    <w:p w14:paraId="16276A6D" w14:textId="77777777" w:rsidR="00AF7A90" w:rsidRDefault="00AF7A90" w:rsidP="00E354A3">
      <w:pPr>
        <w:ind w:left="360"/>
        <w:jc w:val="both"/>
        <w:rPr>
          <w:rFonts w:asciiTheme="minorHAnsi" w:hAnsiTheme="minorHAnsi" w:cstheme="minorHAnsi"/>
          <w:sz w:val="24"/>
          <w:szCs w:val="24"/>
        </w:rPr>
      </w:pPr>
    </w:p>
    <w:p w14:paraId="3C243724" w14:textId="223C5024" w:rsidR="004B3D47" w:rsidRPr="009977A1" w:rsidRDefault="004B3D47" w:rsidP="004B3D47">
      <w:pPr>
        <w:rPr>
          <w:rFonts w:asciiTheme="minorHAnsi" w:hAnsiTheme="minorHAnsi"/>
          <w:b/>
          <w:sz w:val="28"/>
          <w:szCs w:val="28"/>
        </w:rPr>
      </w:pPr>
      <w:r w:rsidRPr="009977A1">
        <w:rPr>
          <w:rFonts w:asciiTheme="minorHAnsi" w:hAnsiTheme="minorHAnsi"/>
          <w:b/>
          <w:sz w:val="28"/>
          <w:szCs w:val="28"/>
        </w:rPr>
        <w:t xml:space="preserve">OBR. 5 </w:t>
      </w:r>
      <w:r>
        <w:rPr>
          <w:rFonts w:asciiTheme="minorHAnsi" w:hAnsiTheme="minorHAnsi"/>
          <w:b/>
          <w:sz w:val="28"/>
          <w:szCs w:val="28"/>
        </w:rPr>
        <w:t>a</w:t>
      </w:r>
      <w:r w:rsidRPr="009977A1">
        <w:rPr>
          <w:rFonts w:asciiTheme="minorHAnsi" w:hAnsiTheme="minorHAnsi"/>
          <w:b/>
          <w:sz w:val="28"/>
          <w:szCs w:val="28"/>
        </w:rPr>
        <w:tab/>
      </w:r>
      <w:r w:rsidR="00F50B9A">
        <w:rPr>
          <w:rFonts w:asciiTheme="minorHAnsi" w:hAnsiTheme="minorHAnsi"/>
          <w:b/>
          <w:sz w:val="28"/>
          <w:szCs w:val="28"/>
        </w:rPr>
        <w:t>PREDRAČUN</w:t>
      </w:r>
    </w:p>
    <w:p w14:paraId="54643CFD" w14:textId="77777777" w:rsidR="004B3D47" w:rsidRDefault="004B3D47" w:rsidP="004B3D47">
      <w:pPr>
        <w:autoSpaceDE w:val="0"/>
        <w:autoSpaceDN w:val="0"/>
        <w:adjustRightInd w:val="0"/>
        <w:rPr>
          <w:rFonts w:asciiTheme="minorHAnsi" w:hAnsiTheme="minorHAnsi"/>
          <w:b/>
          <w:sz w:val="24"/>
          <w:szCs w:val="24"/>
        </w:rPr>
      </w:pPr>
    </w:p>
    <w:p w14:paraId="248498BE" w14:textId="77777777" w:rsidR="004B3D47" w:rsidRPr="00D338DE" w:rsidRDefault="004B3D47" w:rsidP="004B3D47">
      <w:pPr>
        <w:autoSpaceDE w:val="0"/>
        <w:autoSpaceDN w:val="0"/>
        <w:adjustRightInd w:val="0"/>
        <w:rPr>
          <w:rFonts w:asciiTheme="minorHAnsi" w:hAnsiTheme="minorHAnsi"/>
          <w:b/>
          <w:sz w:val="24"/>
          <w:szCs w:val="24"/>
        </w:rPr>
      </w:pPr>
    </w:p>
    <w:p w14:paraId="0DE47AE8" w14:textId="77777777" w:rsidR="004B3D47" w:rsidRPr="00A662AA" w:rsidRDefault="004B3D47" w:rsidP="004B3D47">
      <w:pPr>
        <w:jc w:val="center"/>
        <w:rPr>
          <w:rFonts w:asciiTheme="minorHAnsi" w:hAnsiTheme="minorHAnsi"/>
          <w:b/>
          <w:sz w:val="24"/>
          <w:szCs w:val="24"/>
        </w:rPr>
      </w:pPr>
      <w:r w:rsidRPr="00A662AA">
        <w:rPr>
          <w:rFonts w:asciiTheme="minorHAnsi" w:hAnsiTheme="minorHAnsi"/>
          <w:b/>
          <w:sz w:val="24"/>
          <w:szCs w:val="24"/>
        </w:rPr>
        <w:t>Naročnik</w:t>
      </w:r>
    </w:p>
    <w:p w14:paraId="114BCD82" w14:textId="77777777" w:rsidR="004B3D47" w:rsidRPr="00A662AA" w:rsidRDefault="004B3D47" w:rsidP="004B3D47">
      <w:pPr>
        <w:jc w:val="center"/>
        <w:rPr>
          <w:rFonts w:asciiTheme="minorHAnsi" w:hAnsiTheme="minorHAnsi"/>
          <w:b/>
          <w:sz w:val="24"/>
          <w:szCs w:val="24"/>
        </w:rPr>
      </w:pPr>
      <w:r w:rsidRPr="00A662AA">
        <w:rPr>
          <w:rFonts w:asciiTheme="minorHAnsi" w:hAnsiTheme="minorHAnsi"/>
          <w:b/>
          <w:sz w:val="24"/>
          <w:szCs w:val="24"/>
        </w:rPr>
        <w:t>UNIVERZA V LJUBLJANI</w:t>
      </w:r>
    </w:p>
    <w:p w14:paraId="2417A2AF" w14:textId="77777777" w:rsidR="004B3D47" w:rsidRDefault="004B3D47" w:rsidP="004B3D47">
      <w:pPr>
        <w:jc w:val="center"/>
        <w:rPr>
          <w:rFonts w:asciiTheme="minorHAnsi" w:hAnsiTheme="minorHAnsi"/>
          <w:b/>
          <w:sz w:val="24"/>
          <w:szCs w:val="24"/>
        </w:rPr>
      </w:pPr>
      <w:r w:rsidRPr="00A662AA">
        <w:rPr>
          <w:rFonts w:asciiTheme="minorHAnsi" w:hAnsiTheme="minorHAnsi"/>
          <w:b/>
          <w:sz w:val="24"/>
          <w:szCs w:val="24"/>
        </w:rPr>
        <w:t>FAKULTETA ZA STROJNIŠTVO</w:t>
      </w:r>
    </w:p>
    <w:p w14:paraId="39C8DEBA" w14:textId="77777777" w:rsidR="004B3D47" w:rsidRPr="00A662AA" w:rsidRDefault="004B3D47" w:rsidP="004B3D47">
      <w:pPr>
        <w:jc w:val="center"/>
        <w:rPr>
          <w:rFonts w:asciiTheme="minorHAnsi" w:hAnsiTheme="minorHAnsi"/>
          <w:b/>
          <w:sz w:val="24"/>
          <w:szCs w:val="24"/>
        </w:rPr>
      </w:pPr>
      <w:r w:rsidRPr="00A662AA">
        <w:rPr>
          <w:rFonts w:asciiTheme="minorHAnsi" w:hAnsiTheme="minorHAnsi"/>
          <w:b/>
          <w:sz w:val="24"/>
          <w:szCs w:val="24"/>
        </w:rPr>
        <w:t>Aškerčeva 6</w:t>
      </w:r>
    </w:p>
    <w:p w14:paraId="6A156686" w14:textId="77777777" w:rsidR="004B3D47" w:rsidRPr="00A662AA" w:rsidRDefault="004B3D47" w:rsidP="004B3D47">
      <w:pPr>
        <w:jc w:val="center"/>
        <w:rPr>
          <w:rFonts w:asciiTheme="minorHAnsi" w:hAnsiTheme="minorHAnsi"/>
          <w:b/>
          <w:sz w:val="24"/>
          <w:szCs w:val="24"/>
        </w:rPr>
      </w:pPr>
      <w:r w:rsidRPr="00A662AA">
        <w:rPr>
          <w:rFonts w:asciiTheme="minorHAnsi" w:hAnsiTheme="minorHAnsi"/>
          <w:b/>
          <w:sz w:val="24"/>
          <w:szCs w:val="24"/>
        </w:rPr>
        <w:t>1000 Ljubljana</w:t>
      </w:r>
    </w:p>
    <w:p w14:paraId="520B2488" w14:textId="77777777" w:rsidR="004B3D47" w:rsidRDefault="004B3D47" w:rsidP="004B3D47">
      <w:pPr>
        <w:rPr>
          <w:rFonts w:asciiTheme="minorHAnsi" w:hAnsiTheme="minorHAnsi"/>
          <w:sz w:val="24"/>
          <w:szCs w:val="24"/>
        </w:rPr>
      </w:pPr>
    </w:p>
    <w:p w14:paraId="108546EE" w14:textId="77777777" w:rsidR="004B3D47" w:rsidRPr="00D338DE" w:rsidRDefault="004B3D47" w:rsidP="004B3D47">
      <w:pPr>
        <w:rPr>
          <w:rFonts w:asciiTheme="minorHAnsi" w:hAnsiTheme="minorHAnsi"/>
          <w:sz w:val="24"/>
          <w:szCs w:val="24"/>
        </w:rPr>
      </w:pPr>
    </w:p>
    <w:p w14:paraId="63FEE3E9" w14:textId="77D71CB2" w:rsidR="004B3D47" w:rsidRPr="00D338DE" w:rsidRDefault="004B3D47" w:rsidP="004B3D47">
      <w:pPr>
        <w:jc w:val="both"/>
        <w:rPr>
          <w:rFonts w:asciiTheme="minorHAnsi" w:hAnsiTheme="minorHAnsi"/>
          <w:sz w:val="24"/>
          <w:szCs w:val="24"/>
        </w:rPr>
      </w:pPr>
      <w:r w:rsidRPr="00D338DE">
        <w:rPr>
          <w:rFonts w:asciiTheme="minorHAnsi" w:hAnsiTheme="minorHAnsi"/>
          <w:sz w:val="24"/>
          <w:szCs w:val="24"/>
        </w:rPr>
        <w:t>Javno naročilo: »</w:t>
      </w:r>
      <w:r w:rsidR="004D7D0C">
        <w:rPr>
          <w:rFonts w:asciiTheme="minorHAnsi" w:hAnsiTheme="minorHAnsi"/>
          <w:b/>
          <w:bCs/>
          <w:sz w:val="24"/>
          <w:szCs w:val="24"/>
        </w:rPr>
        <w:t>Nakup in dobava nove univerzalne naprave za mehansko preizkušanje materialov in nosilnosti strukturnih elementov</w:t>
      </w:r>
      <w:r w:rsidRPr="00D338DE">
        <w:rPr>
          <w:rFonts w:asciiTheme="minorHAnsi" w:hAnsiTheme="minorHAnsi"/>
          <w:sz w:val="24"/>
          <w:szCs w:val="24"/>
        </w:rPr>
        <w:t>«</w:t>
      </w:r>
    </w:p>
    <w:p w14:paraId="447A5E7A" w14:textId="77777777" w:rsidR="004B3D47" w:rsidRPr="00D338DE" w:rsidRDefault="004B3D47" w:rsidP="004B3D47">
      <w:pPr>
        <w:rPr>
          <w:rFonts w:asciiTheme="minorHAnsi" w:hAnsiTheme="minorHAnsi"/>
          <w:sz w:val="24"/>
          <w:szCs w:val="24"/>
        </w:rPr>
      </w:pPr>
    </w:p>
    <w:p w14:paraId="25873953" w14:textId="77777777" w:rsidR="004B3D47" w:rsidRPr="00906A52" w:rsidRDefault="004B3D47" w:rsidP="004B3D47">
      <w:pPr>
        <w:pStyle w:val="Odstavekseznama"/>
        <w:numPr>
          <w:ilvl w:val="0"/>
          <w:numId w:val="2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4FAEF82C" w14:textId="77777777" w:rsidR="004B3D47" w:rsidRPr="00A84346" w:rsidRDefault="004B3D47" w:rsidP="004B3D47">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4B3D47" w:rsidRPr="00D338DE" w14:paraId="0308241D" w14:textId="77777777" w:rsidTr="004D5C16">
        <w:tc>
          <w:tcPr>
            <w:tcW w:w="4786" w:type="dxa"/>
            <w:tcBorders>
              <w:top w:val="single" w:sz="4" w:space="0" w:color="auto"/>
              <w:left w:val="single" w:sz="4" w:space="0" w:color="auto"/>
              <w:bottom w:val="single" w:sz="4" w:space="0" w:color="auto"/>
              <w:right w:val="single" w:sz="4" w:space="0" w:color="auto"/>
            </w:tcBorders>
            <w:vAlign w:val="center"/>
            <w:hideMark/>
          </w:tcPr>
          <w:p w14:paraId="067393B8" w14:textId="77777777" w:rsidR="004B3D47" w:rsidRPr="00D338DE" w:rsidRDefault="004B3D47" w:rsidP="004D5C16">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F6A441" w14:textId="77777777" w:rsidR="004B3D47" w:rsidRPr="00D338DE" w:rsidRDefault="004B3D47" w:rsidP="004D5C16">
            <w:pPr>
              <w:rPr>
                <w:rFonts w:asciiTheme="minorHAnsi" w:hAnsiTheme="minorHAnsi"/>
                <w:sz w:val="24"/>
                <w:szCs w:val="24"/>
              </w:rPr>
            </w:pPr>
          </w:p>
        </w:tc>
      </w:tr>
      <w:tr w:rsidR="004B3D47" w:rsidRPr="00D338DE" w14:paraId="44AE17FF" w14:textId="77777777" w:rsidTr="004D5C16">
        <w:tc>
          <w:tcPr>
            <w:tcW w:w="4786" w:type="dxa"/>
            <w:tcBorders>
              <w:top w:val="single" w:sz="4" w:space="0" w:color="auto"/>
              <w:left w:val="single" w:sz="4" w:space="0" w:color="auto"/>
              <w:bottom w:val="single" w:sz="4" w:space="0" w:color="auto"/>
              <w:right w:val="single" w:sz="4" w:space="0" w:color="auto"/>
            </w:tcBorders>
            <w:vAlign w:val="center"/>
            <w:hideMark/>
          </w:tcPr>
          <w:p w14:paraId="6A5E1F7C" w14:textId="77777777" w:rsidR="004B3D47" w:rsidRPr="00D338DE" w:rsidRDefault="004B3D47" w:rsidP="004D5C16">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7EAC5AC" w14:textId="77777777" w:rsidR="004B3D47" w:rsidRPr="00D338DE" w:rsidRDefault="004B3D47" w:rsidP="004D5C16">
            <w:pPr>
              <w:rPr>
                <w:rFonts w:asciiTheme="minorHAnsi" w:hAnsiTheme="minorHAnsi"/>
                <w:sz w:val="24"/>
                <w:szCs w:val="24"/>
              </w:rPr>
            </w:pPr>
          </w:p>
        </w:tc>
      </w:tr>
    </w:tbl>
    <w:p w14:paraId="65DB7A89" w14:textId="77777777" w:rsidR="004B3D47" w:rsidRDefault="004B3D47" w:rsidP="004B3D47">
      <w:pPr>
        <w:rPr>
          <w:rFonts w:ascii="Calibri" w:hAnsi="Calibri"/>
        </w:rPr>
      </w:pPr>
    </w:p>
    <w:p w14:paraId="2FF8BF00" w14:textId="77777777" w:rsidR="004B3D47" w:rsidRDefault="004B3D47" w:rsidP="004B3D47">
      <w:pPr>
        <w:rPr>
          <w:rFonts w:ascii="Calibri" w:hAnsi="Calibri"/>
        </w:rPr>
      </w:pPr>
    </w:p>
    <w:p w14:paraId="74C425AF" w14:textId="77777777" w:rsidR="004B3D47" w:rsidRDefault="004B3D47" w:rsidP="004B3D47">
      <w:pPr>
        <w:rPr>
          <w:rFonts w:ascii="Calibri" w:hAnsi="Calibri"/>
        </w:rPr>
      </w:pPr>
    </w:p>
    <w:p w14:paraId="23E69DBE" w14:textId="77777777" w:rsidR="004B3D47" w:rsidRPr="00370327" w:rsidRDefault="004B3D47" w:rsidP="004B3D47">
      <w:pPr>
        <w:rPr>
          <w:rFonts w:asciiTheme="minorHAnsi" w:hAnsiTheme="minorHAnsi"/>
          <w:sz w:val="24"/>
          <w:szCs w:val="24"/>
        </w:rPr>
      </w:pPr>
      <w:r w:rsidRPr="00370327">
        <w:rPr>
          <w:rFonts w:asciiTheme="minorHAnsi" w:hAnsiTheme="minorHAnsi"/>
          <w:sz w:val="24"/>
          <w:szCs w:val="24"/>
        </w:rPr>
        <w:t>Ponudbena cena znaša …………. EUR brez DDV,</w:t>
      </w:r>
      <w:r>
        <w:rPr>
          <w:rFonts w:asciiTheme="minorHAnsi" w:hAnsiTheme="minorHAnsi"/>
          <w:sz w:val="24"/>
          <w:szCs w:val="24"/>
        </w:rPr>
        <w:t xml:space="preserve">    </w:t>
      </w:r>
      <w:r w:rsidRPr="00370327">
        <w:rPr>
          <w:rFonts w:asciiTheme="minorHAnsi" w:hAnsiTheme="minorHAnsi"/>
          <w:sz w:val="24"/>
          <w:szCs w:val="24"/>
        </w:rPr>
        <w:t>……………….EUR DDV</w:t>
      </w:r>
      <w:r>
        <w:rPr>
          <w:rFonts w:asciiTheme="minorHAnsi" w:hAnsiTheme="minorHAnsi"/>
          <w:sz w:val="24"/>
          <w:szCs w:val="24"/>
        </w:rPr>
        <w:t xml:space="preserve">  </w:t>
      </w:r>
      <w:r w:rsidRPr="00370327">
        <w:rPr>
          <w:rFonts w:asciiTheme="minorHAnsi" w:hAnsiTheme="minorHAnsi"/>
          <w:sz w:val="24"/>
          <w:szCs w:val="24"/>
        </w:rPr>
        <w:t xml:space="preserve"> in ………………………..EUR z DDV.</w:t>
      </w:r>
    </w:p>
    <w:p w14:paraId="613E3C8A" w14:textId="77777777" w:rsidR="004B3D47" w:rsidRPr="007F5599" w:rsidRDefault="004B3D47" w:rsidP="004B3D47">
      <w:pPr>
        <w:rPr>
          <w:rFonts w:ascii="Calibri" w:hAnsi="Calibri"/>
        </w:rPr>
      </w:pPr>
    </w:p>
    <w:p w14:paraId="2BA57504" w14:textId="7E44A862" w:rsidR="004B3D47" w:rsidRPr="00F50B9A" w:rsidRDefault="004B3D47" w:rsidP="004B3D47">
      <w:pPr>
        <w:pStyle w:val="Odstavekseznama"/>
        <w:numPr>
          <w:ilvl w:val="0"/>
          <w:numId w:val="27"/>
        </w:numPr>
        <w:tabs>
          <w:tab w:val="left" w:pos="284"/>
        </w:tabs>
        <w:ind w:left="0" w:firstLine="0"/>
        <w:jc w:val="both"/>
        <w:rPr>
          <w:rFonts w:cs="Calibri"/>
          <w:sz w:val="24"/>
          <w:szCs w:val="24"/>
        </w:rPr>
      </w:pPr>
      <w:r w:rsidRPr="00C455A1">
        <w:rPr>
          <w:sz w:val="24"/>
          <w:szCs w:val="24"/>
        </w:rPr>
        <w:t xml:space="preserve">Ponudnik mora </w:t>
      </w:r>
      <w:r w:rsidRPr="00C455A1">
        <w:rPr>
          <w:rFonts w:asciiTheme="minorHAnsi" w:hAnsiTheme="minorHAnsi"/>
          <w:sz w:val="24"/>
          <w:szCs w:val="24"/>
        </w:rPr>
        <w:t>dobaviti naročeno blago na naslov naročnika v roku do _____</w:t>
      </w:r>
      <w:r w:rsidRPr="00C455A1">
        <w:rPr>
          <w:rFonts w:asciiTheme="minorHAnsi" w:hAnsiTheme="minorHAnsi"/>
          <w:color w:val="FF0000"/>
          <w:sz w:val="24"/>
          <w:szCs w:val="24"/>
        </w:rPr>
        <w:t xml:space="preserve"> </w:t>
      </w:r>
      <w:r w:rsidR="00075936">
        <w:rPr>
          <w:rFonts w:asciiTheme="minorHAnsi" w:hAnsiTheme="minorHAnsi"/>
          <w:sz w:val="24"/>
          <w:szCs w:val="24"/>
        </w:rPr>
        <w:t>tednov</w:t>
      </w:r>
      <w:r w:rsidRPr="00C455A1">
        <w:rPr>
          <w:rFonts w:asciiTheme="minorHAnsi" w:hAnsiTheme="minorHAnsi"/>
          <w:sz w:val="24"/>
          <w:szCs w:val="24"/>
        </w:rPr>
        <w:t xml:space="preserve"> po prejemu pisnega naročila s strani naročnika.</w:t>
      </w:r>
    </w:p>
    <w:p w14:paraId="5A43E8F4" w14:textId="77777777" w:rsidR="00F50B9A" w:rsidRPr="00F50B9A" w:rsidRDefault="00F50B9A" w:rsidP="00F50B9A">
      <w:pPr>
        <w:tabs>
          <w:tab w:val="left" w:pos="284"/>
        </w:tabs>
        <w:jc w:val="both"/>
        <w:rPr>
          <w:rFonts w:cs="Calibri"/>
          <w:sz w:val="24"/>
          <w:szCs w:val="24"/>
        </w:rPr>
      </w:pPr>
    </w:p>
    <w:p w14:paraId="0586F01A" w14:textId="77777777" w:rsidR="004B3D47" w:rsidRDefault="004B3D47" w:rsidP="004B3D47">
      <w:pPr>
        <w:pStyle w:val="Odstavekseznama"/>
        <w:numPr>
          <w:ilvl w:val="0"/>
          <w:numId w:val="27"/>
        </w:numPr>
        <w:ind w:left="284" w:hanging="284"/>
        <w:rPr>
          <w:rFonts w:asciiTheme="minorHAnsi" w:hAnsiTheme="minorHAnsi"/>
          <w:sz w:val="24"/>
          <w:szCs w:val="24"/>
        </w:rPr>
      </w:pPr>
      <w:r w:rsidRPr="00C455A1">
        <w:rPr>
          <w:rFonts w:asciiTheme="minorHAnsi" w:hAnsiTheme="minorHAnsi"/>
          <w:sz w:val="24"/>
          <w:szCs w:val="24"/>
        </w:rPr>
        <w:t xml:space="preserve">Ponudnik nudi ___________ dnevni plačilni rok. </w:t>
      </w:r>
    </w:p>
    <w:p w14:paraId="6AB390E2" w14:textId="77777777" w:rsidR="004B3D47" w:rsidRPr="00EA510D" w:rsidRDefault="004B3D47" w:rsidP="004B3D47">
      <w:pPr>
        <w:ind w:left="360"/>
        <w:rPr>
          <w:rFonts w:asciiTheme="minorHAnsi" w:hAnsiTheme="minorHAnsi"/>
          <w:sz w:val="24"/>
          <w:szCs w:val="24"/>
        </w:rPr>
      </w:pPr>
    </w:p>
    <w:p w14:paraId="05CA0DB7" w14:textId="77777777" w:rsidR="004B3D47" w:rsidRPr="00C455A1" w:rsidRDefault="004B3D47" w:rsidP="004B3D47">
      <w:pPr>
        <w:pStyle w:val="Odstavekseznama"/>
        <w:numPr>
          <w:ilvl w:val="0"/>
          <w:numId w:val="27"/>
        </w:numPr>
        <w:ind w:left="284" w:hanging="284"/>
        <w:rPr>
          <w:sz w:val="24"/>
          <w:szCs w:val="24"/>
        </w:rPr>
      </w:pPr>
      <w:r w:rsidRPr="00C455A1">
        <w:rPr>
          <w:sz w:val="24"/>
          <w:szCs w:val="24"/>
        </w:rPr>
        <w:t>Veljavnost ponudbe ________  dni šteto od dne, ki je v razpisu določen za oddajo ponudb.</w:t>
      </w:r>
    </w:p>
    <w:p w14:paraId="59933926" w14:textId="77777777" w:rsidR="00AF7A90" w:rsidRPr="00E354A3" w:rsidRDefault="00AF7A90" w:rsidP="00E354A3">
      <w:pPr>
        <w:ind w:left="360"/>
        <w:jc w:val="both"/>
        <w:rPr>
          <w:rFonts w:asciiTheme="minorHAnsi" w:hAnsiTheme="minorHAnsi" w:cstheme="minorHAnsi"/>
          <w:sz w:val="24"/>
          <w:szCs w:val="24"/>
        </w:rPr>
      </w:pPr>
    </w:p>
    <w:p w14:paraId="7F9C8BD6" w14:textId="77777777" w:rsidR="003E7558" w:rsidRPr="00E354A3" w:rsidRDefault="003E7558" w:rsidP="009C2E54">
      <w:pPr>
        <w:ind w:left="360"/>
        <w:rPr>
          <w:rFonts w:asciiTheme="minorHAnsi" w:hAnsiTheme="minorHAnsi" w:cstheme="minorHAnsi"/>
          <w:sz w:val="24"/>
          <w:szCs w:val="24"/>
        </w:rPr>
      </w:pPr>
    </w:p>
    <w:p w14:paraId="33AD913F" w14:textId="77777777" w:rsidR="003E7558" w:rsidRPr="00E354A3" w:rsidRDefault="003E7558" w:rsidP="009C2E54">
      <w:pPr>
        <w:ind w:left="360"/>
        <w:rPr>
          <w:rFonts w:asciiTheme="minorHAnsi" w:hAnsiTheme="minorHAnsi" w:cstheme="minorHAnsi"/>
          <w:sz w:val="24"/>
          <w:szCs w:val="24"/>
        </w:rPr>
      </w:pPr>
    </w:p>
    <w:p w14:paraId="24A9E525" w14:textId="77777777" w:rsidR="003E7558" w:rsidRDefault="003E7558" w:rsidP="00B93257">
      <w:pPr>
        <w:rPr>
          <w:rFonts w:asciiTheme="minorHAnsi" w:hAnsiTheme="minorHAnsi" w:cstheme="minorHAnsi"/>
          <w:sz w:val="24"/>
          <w:szCs w:val="24"/>
        </w:rPr>
      </w:pPr>
    </w:p>
    <w:p w14:paraId="3FF3790E" w14:textId="77777777" w:rsidR="004B3D47" w:rsidRDefault="004B3D47" w:rsidP="00B93257">
      <w:pPr>
        <w:rPr>
          <w:rFonts w:asciiTheme="minorHAnsi" w:hAnsiTheme="minorHAnsi" w:cstheme="minorHAnsi"/>
          <w:sz w:val="24"/>
          <w:szCs w:val="24"/>
        </w:rPr>
      </w:pPr>
    </w:p>
    <w:p w14:paraId="674826E7" w14:textId="77777777" w:rsidR="004B3D47" w:rsidRDefault="004B3D47" w:rsidP="00B93257">
      <w:pPr>
        <w:rPr>
          <w:rFonts w:asciiTheme="minorHAnsi" w:hAnsiTheme="minorHAnsi" w:cstheme="minorHAnsi"/>
          <w:sz w:val="24"/>
          <w:szCs w:val="24"/>
        </w:rPr>
      </w:pPr>
    </w:p>
    <w:p w14:paraId="3FB15386" w14:textId="77777777" w:rsidR="004B3D47" w:rsidRDefault="004B3D47" w:rsidP="00B93257">
      <w:pPr>
        <w:rPr>
          <w:rFonts w:asciiTheme="minorHAnsi" w:hAnsiTheme="minorHAnsi" w:cstheme="minorHAnsi"/>
          <w:sz w:val="24"/>
          <w:szCs w:val="24"/>
        </w:rPr>
      </w:pPr>
    </w:p>
    <w:p w14:paraId="33429D1C" w14:textId="77777777" w:rsidR="004B3D47" w:rsidRDefault="004B3D47" w:rsidP="00B93257">
      <w:pPr>
        <w:rPr>
          <w:rFonts w:asciiTheme="minorHAnsi" w:hAnsiTheme="minorHAnsi" w:cstheme="minorHAnsi"/>
          <w:sz w:val="24"/>
          <w:szCs w:val="24"/>
        </w:rPr>
      </w:pPr>
    </w:p>
    <w:p w14:paraId="06E3F549" w14:textId="77777777" w:rsidR="004B3D47" w:rsidRDefault="004B3D47" w:rsidP="00B93257">
      <w:pPr>
        <w:rPr>
          <w:rFonts w:asciiTheme="minorHAnsi" w:hAnsiTheme="minorHAnsi" w:cstheme="minorHAnsi"/>
          <w:sz w:val="24"/>
          <w:szCs w:val="24"/>
        </w:rPr>
      </w:pPr>
    </w:p>
    <w:p w14:paraId="4C7FFB9C" w14:textId="77777777" w:rsidR="00F50B9A" w:rsidRDefault="00F50B9A" w:rsidP="00B93257">
      <w:pPr>
        <w:rPr>
          <w:rFonts w:asciiTheme="minorHAnsi" w:hAnsiTheme="minorHAnsi" w:cstheme="minorHAnsi"/>
          <w:sz w:val="24"/>
          <w:szCs w:val="24"/>
        </w:rPr>
      </w:pPr>
    </w:p>
    <w:p w14:paraId="2A62D03F" w14:textId="77777777" w:rsidR="00F50B9A" w:rsidRDefault="00F50B9A" w:rsidP="00B93257">
      <w:pPr>
        <w:rPr>
          <w:rFonts w:asciiTheme="minorHAnsi" w:hAnsiTheme="minorHAnsi" w:cstheme="minorHAnsi"/>
          <w:sz w:val="24"/>
          <w:szCs w:val="24"/>
        </w:rPr>
      </w:pPr>
    </w:p>
    <w:p w14:paraId="28860FBB" w14:textId="77777777" w:rsidR="00F50B9A" w:rsidRDefault="00F50B9A" w:rsidP="00B93257">
      <w:pPr>
        <w:rPr>
          <w:rFonts w:asciiTheme="minorHAnsi" w:hAnsiTheme="minorHAnsi" w:cstheme="minorHAnsi"/>
          <w:sz w:val="24"/>
          <w:szCs w:val="24"/>
        </w:rPr>
      </w:pPr>
    </w:p>
    <w:p w14:paraId="051C0B7C" w14:textId="77777777" w:rsidR="00F50B9A" w:rsidRDefault="00F50B9A" w:rsidP="00B93257">
      <w:pPr>
        <w:rPr>
          <w:rFonts w:asciiTheme="minorHAnsi" w:hAnsiTheme="minorHAnsi" w:cstheme="minorHAnsi"/>
          <w:sz w:val="24"/>
          <w:szCs w:val="24"/>
        </w:rPr>
      </w:pPr>
    </w:p>
    <w:p w14:paraId="07882363" w14:textId="77777777" w:rsidR="00F50B9A" w:rsidRDefault="00F50B9A" w:rsidP="00B93257">
      <w:pPr>
        <w:rPr>
          <w:rFonts w:asciiTheme="minorHAnsi" w:hAnsiTheme="minorHAnsi" w:cstheme="minorHAnsi"/>
          <w:sz w:val="24"/>
          <w:szCs w:val="24"/>
        </w:rPr>
      </w:pPr>
    </w:p>
    <w:p w14:paraId="1568271E" w14:textId="77777777" w:rsidR="00F50B9A" w:rsidRDefault="00F50B9A" w:rsidP="00B93257">
      <w:pPr>
        <w:rPr>
          <w:rFonts w:asciiTheme="minorHAnsi" w:hAnsiTheme="minorHAnsi" w:cstheme="minorHAnsi"/>
          <w:sz w:val="24"/>
          <w:szCs w:val="24"/>
        </w:rPr>
      </w:pPr>
    </w:p>
    <w:p w14:paraId="4E79CDF4" w14:textId="77777777" w:rsidR="00F50B9A" w:rsidRDefault="00F50B9A" w:rsidP="00B93257">
      <w:pPr>
        <w:rPr>
          <w:rFonts w:asciiTheme="minorHAnsi" w:hAnsiTheme="minorHAnsi" w:cstheme="minorHAnsi"/>
          <w:sz w:val="24"/>
          <w:szCs w:val="24"/>
        </w:rPr>
      </w:pPr>
    </w:p>
    <w:p w14:paraId="74256453" w14:textId="77777777" w:rsidR="004B3D47" w:rsidRPr="00E354A3" w:rsidRDefault="004B3D47" w:rsidP="00B93257">
      <w:pPr>
        <w:rPr>
          <w:rFonts w:asciiTheme="minorHAnsi" w:hAnsiTheme="minorHAnsi" w:cstheme="minorHAnsi"/>
          <w:sz w:val="24"/>
          <w:szCs w:val="24"/>
        </w:rPr>
      </w:pPr>
    </w:p>
    <w:p w14:paraId="24C88C51" w14:textId="77777777" w:rsidR="003E7558" w:rsidRPr="00E354A3" w:rsidRDefault="003E7558" w:rsidP="009C2E54">
      <w:pPr>
        <w:ind w:left="360"/>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2C3BAA" w14:paraId="3F2460BC" w14:textId="77777777" w:rsidTr="00B447DA">
        <w:tc>
          <w:tcPr>
            <w:tcW w:w="1242" w:type="dxa"/>
          </w:tcPr>
          <w:p w14:paraId="3CBBCB07" w14:textId="77777777" w:rsidR="00B447DA" w:rsidRPr="002C3BAA" w:rsidRDefault="00B447DA" w:rsidP="00E354A3">
            <w:pPr>
              <w:pStyle w:val="Naslov1"/>
              <w:spacing w:before="0" w:beforeAutospacing="0" w:after="0" w:afterAutospacing="0"/>
              <w:jc w:val="both"/>
              <w:rPr>
                <w:rFonts w:asciiTheme="minorHAnsi" w:hAnsiTheme="minorHAnsi" w:cstheme="minorHAnsi"/>
                <w:color w:val="000000"/>
                <w:sz w:val="28"/>
                <w:szCs w:val="28"/>
              </w:rPr>
            </w:pPr>
            <w:bookmarkStart w:id="5" w:name="_Toc417460431"/>
            <w:r w:rsidRPr="002C3BAA">
              <w:rPr>
                <w:rFonts w:asciiTheme="minorHAnsi" w:hAnsiTheme="minorHAnsi" w:cstheme="minorHAnsi"/>
                <w:color w:val="000000"/>
                <w:sz w:val="28"/>
                <w:szCs w:val="28"/>
              </w:rPr>
              <w:t>OBR</w:t>
            </w:r>
            <w:r w:rsidR="00AB4174" w:rsidRPr="002C3BAA">
              <w:rPr>
                <w:rFonts w:asciiTheme="minorHAnsi" w:hAnsiTheme="minorHAnsi" w:cstheme="minorHAnsi"/>
                <w:color w:val="000000"/>
                <w:sz w:val="28"/>
                <w:szCs w:val="28"/>
              </w:rPr>
              <w:t>.</w:t>
            </w:r>
            <w:r w:rsidRPr="002C3BAA">
              <w:rPr>
                <w:rFonts w:asciiTheme="minorHAnsi" w:hAnsiTheme="minorHAnsi" w:cstheme="minorHAnsi"/>
                <w:color w:val="000000"/>
                <w:sz w:val="28"/>
                <w:szCs w:val="28"/>
              </w:rPr>
              <w:t xml:space="preserve"> </w:t>
            </w:r>
            <w:r w:rsidR="00DA246A" w:rsidRPr="002C3BAA">
              <w:rPr>
                <w:rFonts w:asciiTheme="minorHAnsi" w:hAnsiTheme="minorHAnsi" w:cstheme="minorHAnsi"/>
                <w:color w:val="000000"/>
                <w:sz w:val="28"/>
                <w:szCs w:val="28"/>
              </w:rPr>
              <w:t>6</w:t>
            </w:r>
          </w:p>
        </w:tc>
        <w:tc>
          <w:tcPr>
            <w:tcW w:w="8082" w:type="dxa"/>
          </w:tcPr>
          <w:p w14:paraId="0B68AFF3" w14:textId="77777777" w:rsidR="00B447DA" w:rsidRPr="00E354A3" w:rsidRDefault="00B447DA" w:rsidP="00E354A3">
            <w:pPr>
              <w:pStyle w:val="Naslov1"/>
              <w:spacing w:before="0" w:beforeAutospacing="0" w:after="0" w:afterAutospacing="0"/>
              <w:jc w:val="both"/>
              <w:rPr>
                <w:rFonts w:asciiTheme="minorHAnsi" w:hAnsiTheme="minorHAnsi" w:cstheme="minorHAnsi"/>
                <w:sz w:val="28"/>
                <w:szCs w:val="28"/>
              </w:rPr>
            </w:pPr>
            <w:r w:rsidRPr="002C3BAA">
              <w:rPr>
                <w:rStyle w:val="Poudarek"/>
                <w:rFonts w:asciiTheme="minorHAnsi" w:hAnsiTheme="minorHAnsi" w:cstheme="minorHAnsi"/>
                <w:b/>
                <w:szCs w:val="28"/>
              </w:rPr>
              <w:t>SOGLASJE</w:t>
            </w:r>
            <w:r w:rsidRPr="00B40405">
              <w:rPr>
                <w:rStyle w:val="Poudarek"/>
                <w:rFonts w:asciiTheme="minorHAnsi" w:hAnsiTheme="minorHAnsi" w:cstheme="minorHAnsi"/>
                <w:szCs w:val="28"/>
              </w:rPr>
              <w:t xml:space="preserve"> </w:t>
            </w:r>
            <w:r w:rsidRPr="00E354A3">
              <w:rPr>
                <w:rFonts w:asciiTheme="minorHAnsi" w:hAnsiTheme="minorHAnsi" w:cstheme="minorHAnsi"/>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4A32C00A" w14:textId="77777777" w:rsidR="006F4769" w:rsidRPr="00E354A3" w:rsidRDefault="006F4769" w:rsidP="00E354A3">
            <w:pPr>
              <w:pStyle w:val="Naslov1"/>
              <w:spacing w:before="0" w:beforeAutospacing="0" w:after="0" w:afterAutospacing="0"/>
              <w:jc w:val="both"/>
              <w:rPr>
                <w:rFonts w:asciiTheme="minorHAnsi" w:hAnsiTheme="minorHAnsi" w:cstheme="minorHAnsi"/>
                <w:sz w:val="28"/>
                <w:szCs w:val="28"/>
              </w:rPr>
            </w:pPr>
          </w:p>
          <w:p w14:paraId="17FE1368" w14:textId="77777777" w:rsidR="00B447DA" w:rsidRPr="00E354A3" w:rsidRDefault="00B447DA" w:rsidP="00E354A3">
            <w:pPr>
              <w:pStyle w:val="Naslov1"/>
              <w:spacing w:before="0" w:beforeAutospacing="0" w:after="0" w:afterAutospacing="0"/>
              <w:ind w:left="357" w:hanging="357"/>
              <w:jc w:val="both"/>
              <w:rPr>
                <w:rStyle w:val="Poudarek"/>
                <w:rFonts w:asciiTheme="minorHAnsi" w:hAnsiTheme="minorHAnsi" w:cstheme="minorHAnsi"/>
                <w:b/>
                <w:szCs w:val="28"/>
              </w:rPr>
            </w:pPr>
            <w:r w:rsidRPr="00E354A3">
              <w:rPr>
                <w:rStyle w:val="Poudarek"/>
                <w:rFonts w:asciiTheme="minorHAnsi" w:hAnsiTheme="minorHAnsi" w:cstheme="minorHAnsi"/>
                <w:szCs w:val="28"/>
              </w:rPr>
              <w:t>ZA PRIDOBITEV OSEBNIH PODATKOV</w:t>
            </w:r>
            <w:bookmarkEnd w:id="6"/>
            <w:bookmarkEnd w:id="7"/>
            <w:bookmarkEnd w:id="8"/>
            <w:bookmarkEnd w:id="9"/>
          </w:p>
          <w:p w14:paraId="093B331C" w14:textId="77777777" w:rsidR="00B447DA" w:rsidRPr="00E354A3" w:rsidRDefault="00B447DA" w:rsidP="00E354A3">
            <w:pPr>
              <w:pStyle w:val="Naslov1"/>
              <w:spacing w:before="0" w:beforeAutospacing="0" w:after="0" w:afterAutospacing="0"/>
              <w:ind w:left="357" w:hanging="357"/>
              <w:jc w:val="both"/>
              <w:rPr>
                <w:rFonts w:asciiTheme="minorHAnsi" w:hAnsiTheme="minorHAnsi" w:cstheme="minorHAnsi"/>
                <w:sz w:val="28"/>
                <w:szCs w:val="28"/>
              </w:rPr>
            </w:pPr>
          </w:p>
        </w:tc>
      </w:tr>
    </w:tbl>
    <w:p w14:paraId="719FE289" w14:textId="361F665B" w:rsidR="009801A2" w:rsidRPr="00E354A3" w:rsidRDefault="009801A2" w:rsidP="002C3BAA">
      <w:pPr>
        <w:jc w:val="both"/>
        <w:rPr>
          <w:rFonts w:asciiTheme="minorHAnsi" w:hAnsiTheme="minorHAnsi" w:cstheme="minorHAnsi"/>
          <w:sz w:val="24"/>
          <w:szCs w:val="24"/>
        </w:rPr>
      </w:pPr>
      <w:r w:rsidRPr="002C3BAA">
        <w:rPr>
          <w:rFonts w:asciiTheme="minorHAnsi" w:hAnsiTheme="minorHAnsi" w:cstheme="minorHAnsi"/>
          <w:sz w:val="24"/>
          <w:szCs w:val="24"/>
        </w:rPr>
        <w:t xml:space="preserve">V zvezi z javnim naročilom </w:t>
      </w:r>
      <w:r w:rsidR="00A0402C" w:rsidRPr="002C3BAA">
        <w:rPr>
          <w:rFonts w:asciiTheme="minorHAnsi" w:hAnsiTheme="minorHAnsi" w:cstheme="minorHAnsi"/>
          <w:sz w:val="24"/>
          <w:szCs w:val="24"/>
        </w:rPr>
        <w:t>»</w:t>
      </w:r>
      <w:r w:rsidR="004D7D0C">
        <w:rPr>
          <w:rFonts w:asciiTheme="minorHAnsi" w:hAnsiTheme="minorHAnsi"/>
          <w:b/>
          <w:bCs/>
          <w:sz w:val="24"/>
          <w:szCs w:val="24"/>
        </w:rPr>
        <w:t>Nakup in dobava nove univerzalne naprave za mehansko preizkušanje materialov in nosilnosti strukturnih elementov</w:t>
      </w:r>
      <w:r w:rsidR="00A0402C" w:rsidRPr="002C3BAA">
        <w:rPr>
          <w:rFonts w:asciiTheme="minorHAnsi" w:hAnsiTheme="minorHAnsi" w:cstheme="minorHAnsi"/>
          <w:sz w:val="24"/>
          <w:szCs w:val="24"/>
        </w:rPr>
        <w:t>«</w:t>
      </w:r>
      <w:r w:rsidRPr="002C3BAA">
        <w:rPr>
          <w:rFonts w:asciiTheme="minorHAnsi" w:hAnsiTheme="minorHAnsi" w:cstheme="minorHAnsi"/>
          <w:sz w:val="24"/>
          <w:szCs w:val="24"/>
        </w:rPr>
        <w:t xml:space="preserve">, dajem soglasje naročniku </w:t>
      </w:r>
      <w:r w:rsidRPr="002C3BAA">
        <w:rPr>
          <w:rFonts w:asciiTheme="minorHAnsi" w:hAnsiTheme="minorHAnsi" w:cstheme="minorHAnsi"/>
          <w:bCs/>
          <w:sz w:val="24"/>
          <w:szCs w:val="24"/>
        </w:rPr>
        <w:t>UNIVERZA V LJUBLJANI, FAKULTETA ZA STROJNIŠTVO, AŠKERČEVA 6, 1000 LJUBLJANA</w:t>
      </w:r>
      <w:r w:rsidRPr="00B40405">
        <w:rPr>
          <w:rFonts w:asciiTheme="minorHAnsi" w:hAnsiTheme="minorHAnsi" w:cstheme="minorHAnsi"/>
          <w:sz w:val="24"/>
          <w:szCs w:val="24"/>
        </w:rPr>
        <w:t xml:space="preserve">, da za potrebe izvedbe predmetnega javnega naročila, pridobi podatke iz ustreznih kazenskih evidenc (prvi odstavek 75. </w:t>
      </w:r>
      <w:r w:rsidR="001A63E5" w:rsidRPr="00E354A3">
        <w:rPr>
          <w:rFonts w:asciiTheme="minorHAnsi" w:hAnsiTheme="minorHAnsi" w:cstheme="minorHAnsi"/>
          <w:sz w:val="24"/>
          <w:szCs w:val="24"/>
        </w:rPr>
        <w:t>č</w:t>
      </w:r>
      <w:r w:rsidRPr="00E354A3">
        <w:rPr>
          <w:rFonts w:asciiTheme="minorHAnsi" w:hAnsiTheme="minorHAnsi" w:cs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sidRPr="00E354A3">
        <w:rPr>
          <w:rFonts w:asciiTheme="minorHAnsi" w:hAnsiTheme="minorHAnsi" w:cstheme="minorHAnsi"/>
          <w:sz w:val="24"/>
          <w:szCs w:val="24"/>
        </w:rPr>
        <w:t xml:space="preserve">ki so </w:t>
      </w:r>
      <w:r w:rsidRPr="00E354A3">
        <w:rPr>
          <w:rFonts w:asciiTheme="minorHAnsi" w:hAnsiTheme="minorHAnsi" w:cstheme="minorHAnsi"/>
          <w:sz w:val="24"/>
          <w:szCs w:val="24"/>
        </w:rPr>
        <w:t xml:space="preserve">opredeljena v prvem odstavku 75. </w:t>
      </w:r>
      <w:r w:rsidR="00BC206D" w:rsidRPr="00E354A3">
        <w:rPr>
          <w:rFonts w:asciiTheme="minorHAnsi" w:hAnsiTheme="minorHAnsi" w:cstheme="minorHAnsi"/>
          <w:sz w:val="24"/>
          <w:szCs w:val="24"/>
        </w:rPr>
        <w:t>č</w:t>
      </w:r>
      <w:r w:rsidRPr="00E354A3">
        <w:rPr>
          <w:rFonts w:asciiTheme="minorHAnsi" w:hAnsiTheme="minorHAnsi" w:cstheme="minorHAnsi"/>
          <w:sz w:val="24"/>
          <w:szCs w:val="24"/>
        </w:rPr>
        <w:t>lena ZJN-3</w:t>
      </w:r>
    </w:p>
    <w:p w14:paraId="1DC2A499" w14:textId="77777777" w:rsidR="009801A2" w:rsidRPr="00E354A3" w:rsidRDefault="009801A2" w:rsidP="00E354A3">
      <w:pPr>
        <w:jc w:val="both"/>
        <w:rPr>
          <w:rStyle w:val="Poudarek"/>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2C3BAA" w14:paraId="3D9BCC4E" w14:textId="77777777" w:rsidTr="00D338DE">
        <w:tc>
          <w:tcPr>
            <w:tcW w:w="2235" w:type="dxa"/>
            <w:tcBorders>
              <w:top w:val="single" w:sz="4" w:space="0" w:color="auto"/>
              <w:left w:val="single" w:sz="4" w:space="0" w:color="auto"/>
              <w:bottom w:val="single" w:sz="4" w:space="0" w:color="auto"/>
              <w:right w:val="single" w:sz="4" w:space="0" w:color="auto"/>
            </w:tcBorders>
          </w:tcPr>
          <w:p w14:paraId="4F313AC0" w14:textId="77777777" w:rsidR="009801A2" w:rsidRPr="00B40405" w:rsidRDefault="009801A2" w:rsidP="00E354A3">
            <w:pPr>
              <w:jc w:val="both"/>
              <w:rPr>
                <w:rFonts w:asciiTheme="minorHAnsi" w:hAnsiTheme="minorHAnsi" w:cstheme="minorHAnsi"/>
                <w:sz w:val="24"/>
                <w:szCs w:val="24"/>
              </w:rPr>
            </w:pPr>
            <w:r w:rsidRPr="00E354A3">
              <w:rPr>
                <w:rFonts w:asciiTheme="minorHAnsi" w:hAnsiTheme="minorHAnsi" w:cstheme="minorHAnsi"/>
                <w:sz w:val="24"/>
                <w:szCs w:val="24"/>
              </w:rPr>
              <w:t xml:space="preserve">Zakoniti zastopnik </w:t>
            </w:r>
          </w:p>
          <w:p w14:paraId="2EA7C84B" w14:textId="77777777" w:rsidR="009801A2" w:rsidRPr="00E354A3" w:rsidRDefault="009801A2" w:rsidP="00E354A3">
            <w:pPr>
              <w:jc w:val="both"/>
              <w:rPr>
                <w:rFonts w:asciiTheme="minorHAnsi" w:hAnsiTheme="minorHAnsi" w:cstheme="minorHAnsi"/>
                <w:sz w:val="24"/>
                <w:szCs w:val="24"/>
              </w:rPr>
            </w:pPr>
            <w:r w:rsidRPr="00E354A3">
              <w:rPr>
                <w:rFonts w:asciiTheme="minorHAnsi" w:hAnsiTheme="minorHAnsi" w:cs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75BBB857" w14:textId="77777777" w:rsidR="009801A2" w:rsidRPr="00E354A3" w:rsidRDefault="009801A2" w:rsidP="00E354A3">
            <w:pPr>
              <w:jc w:val="both"/>
              <w:rPr>
                <w:rFonts w:asciiTheme="minorHAnsi" w:hAnsiTheme="minorHAnsi" w:cstheme="minorHAnsi"/>
                <w:sz w:val="24"/>
                <w:szCs w:val="24"/>
              </w:rPr>
            </w:pPr>
          </w:p>
        </w:tc>
      </w:tr>
      <w:tr w:rsidR="009801A2" w:rsidRPr="002C3BAA" w14:paraId="71B17272"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F998FD"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2E6EF4C8" w14:textId="77777777" w:rsidR="009801A2" w:rsidRPr="002C3BAA" w:rsidRDefault="009801A2" w:rsidP="00E354A3">
            <w:pPr>
              <w:jc w:val="both"/>
              <w:rPr>
                <w:rFonts w:asciiTheme="minorHAnsi" w:hAnsiTheme="minorHAnsi" w:cstheme="minorHAnsi"/>
                <w:sz w:val="24"/>
                <w:szCs w:val="24"/>
              </w:rPr>
            </w:pPr>
          </w:p>
        </w:tc>
      </w:tr>
      <w:tr w:rsidR="009801A2" w:rsidRPr="002C3BAA" w14:paraId="1FCBD922"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F807ECB"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3F8D037E" w14:textId="77777777" w:rsidR="009801A2" w:rsidRPr="002C3BAA" w:rsidRDefault="009801A2" w:rsidP="00E354A3">
            <w:pPr>
              <w:jc w:val="both"/>
              <w:rPr>
                <w:rFonts w:asciiTheme="minorHAnsi" w:hAnsiTheme="minorHAnsi" w:cstheme="minorHAnsi"/>
                <w:sz w:val="24"/>
                <w:szCs w:val="24"/>
              </w:rPr>
            </w:pPr>
          </w:p>
        </w:tc>
      </w:tr>
      <w:tr w:rsidR="009801A2" w:rsidRPr="002C3BAA" w14:paraId="4409424F"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A55B774"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756BCFA1" w14:textId="77777777" w:rsidR="009801A2" w:rsidRPr="002C3BAA" w:rsidRDefault="009801A2" w:rsidP="00E354A3">
            <w:pPr>
              <w:jc w:val="both"/>
              <w:rPr>
                <w:rFonts w:asciiTheme="minorHAnsi" w:hAnsiTheme="minorHAnsi" w:cstheme="minorHAnsi"/>
                <w:sz w:val="24"/>
                <w:szCs w:val="24"/>
              </w:rPr>
            </w:pPr>
          </w:p>
        </w:tc>
      </w:tr>
      <w:tr w:rsidR="009801A2" w:rsidRPr="002C3BAA" w14:paraId="2BBEE0E8"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2419D0D"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A32D916" w14:textId="77777777" w:rsidR="009801A2" w:rsidRPr="002C3BAA" w:rsidRDefault="009801A2" w:rsidP="00E354A3">
            <w:pPr>
              <w:jc w:val="both"/>
              <w:rPr>
                <w:rFonts w:asciiTheme="minorHAnsi" w:hAnsiTheme="minorHAnsi" w:cstheme="minorHAnsi"/>
                <w:sz w:val="24"/>
                <w:szCs w:val="24"/>
              </w:rPr>
            </w:pPr>
          </w:p>
        </w:tc>
      </w:tr>
      <w:tr w:rsidR="009801A2" w:rsidRPr="002C3BAA" w14:paraId="2949239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54C6FBCC"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70B6A0F1" w14:textId="77777777" w:rsidR="009801A2" w:rsidRPr="002C3BAA" w:rsidRDefault="009801A2" w:rsidP="00E354A3">
            <w:pPr>
              <w:jc w:val="both"/>
              <w:rPr>
                <w:rFonts w:asciiTheme="minorHAnsi" w:hAnsiTheme="minorHAnsi" w:cstheme="minorHAnsi"/>
                <w:sz w:val="24"/>
                <w:szCs w:val="24"/>
              </w:rPr>
            </w:pPr>
          </w:p>
        </w:tc>
      </w:tr>
      <w:tr w:rsidR="009801A2" w:rsidRPr="002C3BAA" w14:paraId="2C70B58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5E7B411"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Naslov stalnega prebivališča</w:t>
            </w:r>
            <w:r w:rsidR="00D338DE" w:rsidRPr="002C3BAA">
              <w:rPr>
                <w:rFonts w:asciiTheme="minorHAnsi" w:hAnsiTheme="minorHAnsi" w:cs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4F3EA4F" w14:textId="77777777" w:rsidR="009801A2" w:rsidRPr="002C3BAA" w:rsidRDefault="009801A2" w:rsidP="00E354A3">
            <w:pPr>
              <w:jc w:val="both"/>
              <w:rPr>
                <w:rFonts w:asciiTheme="minorHAnsi" w:hAnsiTheme="minorHAnsi" w:cstheme="minorHAnsi"/>
                <w:sz w:val="24"/>
                <w:szCs w:val="24"/>
              </w:rPr>
            </w:pPr>
          </w:p>
        </w:tc>
      </w:tr>
      <w:tr w:rsidR="009801A2" w:rsidRPr="002C3BAA" w14:paraId="6387107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AF124A1"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101728DB" w14:textId="77777777" w:rsidR="009801A2" w:rsidRPr="002C3BAA" w:rsidRDefault="009801A2" w:rsidP="00E354A3">
            <w:pPr>
              <w:jc w:val="both"/>
              <w:rPr>
                <w:rFonts w:asciiTheme="minorHAnsi" w:hAnsiTheme="minorHAnsi" w:cstheme="minorHAnsi"/>
                <w:sz w:val="24"/>
                <w:szCs w:val="24"/>
              </w:rPr>
            </w:pPr>
          </w:p>
        </w:tc>
      </w:tr>
      <w:tr w:rsidR="009801A2" w:rsidRPr="002C3BAA" w14:paraId="0C20EE1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F901DFE"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6DB74E9" w14:textId="77777777" w:rsidR="009801A2" w:rsidRPr="002C3BAA" w:rsidRDefault="009801A2" w:rsidP="00E354A3">
            <w:pPr>
              <w:jc w:val="both"/>
              <w:rPr>
                <w:rFonts w:asciiTheme="minorHAnsi" w:hAnsiTheme="minorHAnsi" w:cstheme="minorHAnsi"/>
                <w:sz w:val="24"/>
                <w:szCs w:val="24"/>
              </w:rPr>
            </w:pPr>
          </w:p>
        </w:tc>
      </w:tr>
      <w:tr w:rsidR="009801A2" w:rsidRPr="002C3BAA" w14:paraId="2E02253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5B4504" w14:textId="77777777" w:rsidR="009801A2" w:rsidRPr="002C3BAA" w:rsidRDefault="009801A2" w:rsidP="00E354A3">
            <w:pPr>
              <w:jc w:val="both"/>
              <w:rPr>
                <w:rFonts w:asciiTheme="minorHAnsi" w:hAnsiTheme="minorHAnsi" w:cstheme="minorHAnsi"/>
                <w:sz w:val="24"/>
                <w:szCs w:val="24"/>
              </w:rPr>
            </w:pPr>
            <w:r w:rsidRPr="002C3BAA">
              <w:rPr>
                <w:rFonts w:asciiTheme="minorHAnsi" w:hAnsiTheme="minorHAnsi" w:cs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673A808" w14:textId="77777777" w:rsidR="009801A2" w:rsidRPr="002C3BAA" w:rsidRDefault="009801A2" w:rsidP="00E354A3">
            <w:pPr>
              <w:jc w:val="both"/>
              <w:rPr>
                <w:rFonts w:asciiTheme="minorHAnsi" w:hAnsiTheme="minorHAnsi" w:cstheme="minorHAnsi"/>
                <w:sz w:val="24"/>
                <w:szCs w:val="24"/>
              </w:rPr>
            </w:pPr>
          </w:p>
        </w:tc>
      </w:tr>
    </w:tbl>
    <w:p w14:paraId="235B189C" w14:textId="77777777" w:rsidR="009801A2" w:rsidRPr="002C3BAA" w:rsidRDefault="009801A2" w:rsidP="00E354A3">
      <w:pPr>
        <w:jc w:val="both"/>
        <w:rPr>
          <w:rFonts w:asciiTheme="minorHAnsi" w:hAnsiTheme="minorHAnsi" w:cstheme="minorHAnsi"/>
          <w:sz w:val="24"/>
          <w:szCs w:val="24"/>
        </w:rPr>
      </w:pPr>
      <w:bookmarkStart w:id="10" w:name="_Toc343222147"/>
      <w:bookmarkEnd w:id="10"/>
    </w:p>
    <w:p w14:paraId="78CBD9C8" w14:textId="77777777" w:rsidR="009801A2" w:rsidRPr="002C3BAA" w:rsidRDefault="009801A2" w:rsidP="002C3BAA">
      <w:pPr>
        <w:jc w:val="both"/>
        <w:rPr>
          <w:rFonts w:asciiTheme="minorHAnsi" w:hAnsiTheme="minorHAnsi" w:cstheme="minorHAnsi"/>
          <w:sz w:val="24"/>
          <w:szCs w:val="24"/>
        </w:rPr>
      </w:pPr>
      <w:r w:rsidRPr="002C3BAA">
        <w:rPr>
          <w:rFonts w:asciiTheme="minorHAnsi" w:hAnsiTheme="minorHAnsi" w:cstheme="minorHAnsi"/>
          <w:sz w:val="24"/>
          <w:szCs w:val="24"/>
        </w:rPr>
        <w:t xml:space="preserve">OPOMBA: V primeru, da ima ponudnik ali partner več zakonitih zastopnikov oz. oseb, za katere je po prvem odstavku 75. </w:t>
      </w:r>
      <w:r w:rsidR="00A4335D" w:rsidRPr="002C3BAA">
        <w:rPr>
          <w:rFonts w:asciiTheme="minorHAnsi" w:hAnsiTheme="minorHAnsi" w:cstheme="minorHAnsi"/>
          <w:sz w:val="24"/>
          <w:szCs w:val="24"/>
        </w:rPr>
        <w:t>č</w:t>
      </w:r>
      <w:r w:rsidRPr="002C3BAA">
        <w:rPr>
          <w:rFonts w:asciiTheme="minorHAnsi" w:hAnsiTheme="minorHAnsi" w:cstheme="minorHAnsi"/>
          <w:sz w:val="24"/>
          <w:szCs w:val="24"/>
        </w:rPr>
        <w:t>lena dolžan izkazati nekaznovanost, se obrazec ustrezno fotokopira, tudi za vse osebe.</w:t>
      </w:r>
    </w:p>
    <w:p w14:paraId="3F6EC7F1" w14:textId="77777777" w:rsidR="009801A2" w:rsidRPr="00B40405" w:rsidRDefault="009801A2" w:rsidP="00E354A3">
      <w:pPr>
        <w:jc w:val="both"/>
        <w:rPr>
          <w:rFonts w:asciiTheme="minorHAnsi" w:hAnsiTheme="minorHAnsi" w:cstheme="minorHAnsi"/>
          <w:sz w:val="24"/>
          <w:szCs w:val="24"/>
        </w:rPr>
      </w:pPr>
    </w:p>
    <w:p w14:paraId="17F92CD0" w14:textId="77777777" w:rsidR="009801A2" w:rsidRPr="00E354A3" w:rsidRDefault="009801A2" w:rsidP="002C3BAA">
      <w:pPr>
        <w:jc w:val="both"/>
        <w:rPr>
          <w:rFonts w:asciiTheme="minorHAnsi" w:hAnsiTheme="minorHAnsi" w:cstheme="minorHAnsi"/>
          <w:sz w:val="24"/>
          <w:szCs w:val="24"/>
        </w:rPr>
      </w:pPr>
      <w:r w:rsidRPr="00E354A3">
        <w:rPr>
          <w:rFonts w:asciiTheme="minorHAnsi" w:hAnsiTheme="minorHAnsi" w:cstheme="minorHAnsi"/>
          <w:sz w:val="24"/>
          <w:szCs w:val="24"/>
        </w:rPr>
        <w:t>Obrazec mora obvezno podpisati oseba, na katerega se izjava nanaša, osebno.</w:t>
      </w:r>
    </w:p>
    <w:p w14:paraId="4D38ED3F" w14:textId="77777777" w:rsidR="009801A2" w:rsidRPr="00E354A3" w:rsidRDefault="009801A2" w:rsidP="00E354A3">
      <w:pPr>
        <w:tabs>
          <w:tab w:val="left" w:pos="6400"/>
          <w:tab w:val="right" w:pos="9703"/>
        </w:tabs>
        <w:ind w:left="4248"/>
        <w:jc w:val="both"/>
        <w:rPr>
          <w:rFonts w:asciiTheme="minorHAnsi" w:hAnsiTheme="minorHAnsi" w:cstheme="minorHAnsi"/>
          <w:noProof/>
          <w:sz w:val="24"/>
          <w:szCs w:val="24"/>
        </w:rPr>
      </w:pPr>
    </w:p>
    <w:p w14:paraId="1BF260E2" w14:textId="77777777" w:rsidR="00D338DE" w:rsidRPr="00E354A3" w:rsidRDefault="00D338DE" w:rsidP="00E354A3">
      <w:pPr>
        <w:tabs>
          <w:tab w:val="left" w:pos="6400"/>
          <w:tab w:val="right" w:pos="9703"/>
        </w:tabs>
        <w:ind w:left="4248"/>
        <w:jc w:val="both"/>
        <w:rPr>
          <w:rFonts w:asciiTheme="minorHAnsi" w:hAnsiTheme="minorHAnsi" w:cs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2C3BAA" w14:paraId="3FB79787" w14:textId="77777777" w:rsidTr="006C322F">
        <w:tc>
          <w:tcPr>
            <w:tcW w:w="5495" w:type="dxa"/>
          </w:tcPr>
          <w:p w14:paraId="3C7B6D28" w14:textId="77777777" w:rsidR="009801A2" w:rsidRPr="00E354A3" w:rsidRDefault="009801A2" w:rsidP="00E354A3">
            <w:pPr>
              <w:jc w:val="both"/>
              <w:rPr>
                <w:rFonts w:asciiTheme="minorHAnsi" w:hAnsiTheme="minorHAnsi" w:cstheme="minorHAnsi"/>
                <w:sz w:val="24"/>
                <w:szCs w:val="24"/>
              </w:rPr>
            </w:pPr>
            <w:r w:rsidRPr="00E354A3">
              <w:rPr>
                <w:rFonts w:asciiTheme="minorHAnsi" w:hAnsiTheme="minorHAnsi" w:cstheme="minorHAnsi"/>
                <w:sz w:val="24"/>
                <w:szCs w:val="24"/>
              </w:rPr>
              <w:t>Kraj in datum:</w:t>
            </w:r>
          </w:p>
          <w:p w14:paraId="66177411" w14:textId="77777777" w:rsidR="009801A2" w:rsidRPr="00E354A3" w:rsidRDefault="009801A2" w:rsidP="00E354A3">
            <w:pPr>
              <w:jc w:val="both"/>
              <w:rPr>
                <w:rFonts w:asciiTheme="minorHAnsi" w:hAnsiTheme="minorHAnsi" w:cstheme="minorHAnsi"/>
                <w:sz w:val="24"/>
                <w:szCs w:val="24"/>
              </w:rPr>
            </w:pPr>
          </w:p>
        </w:tc>
        <w:tc>
          <w:tcPr>
            <w:tcW w:w="4127" w:type="dxa"/>
            <w:hideMark/>
          </w:tcPr>
          <w:p w14:paraId="2CCC9688" w14:textId="77777777" w:rsidR="005A41ED" w:rsidRPr="00E354A3" w:rsidRDefault="005A41ED" w:rsidP="00E354A3">
            <w:pPr>
              <w:jc w:val="both"/>
              <w:rPr>
                <w:rFonts w:asciiTheme="minorHAnsi" w:hAnsiTheme="minorHAnsi" w:cstheme="minorHAnsi"/>
                <w:sz w:val="24"/>
                <w:szCs w:val="24"/>
              </w:rPr>
            </w:pPr>
            <w:r w:rsidRPr="00E354A3">
              <w:rPr>
                <w:rFonts w:asciiTheme="minorHAnsi" w:hAnsiTheme="minorHAnsi" w:cstheme="minorHAnsi"/>
                <w:sz w:val="24"/>
                <w:szCs w:val="24"/>
              </w:rPr>
              <w:t xml:space="preserve">Podpis zakonitega zastopnika: </w:t>
            </w:r>
          </w:p>
        </w:tc>
      </w:tr>
      <w:tr w:rsidR="009801A2" w:rsidRPr="002C3BAA" w14:paraId="74451696" w14:textId="77777777" w:rsidTr="006C322F">
        <w:tc>
          <w:tcPr>
            <w:tcW w:w="5495" w:type="dxa"/>
          </w:tcPr>
          <w:p w14:paraId="013CF1C2" w14:textId="77777777" w:rsidR="009801A2" w:rsidRPr="002C3BAA" w:rsidRDefault="009801A2" w:rsidP="00E354A3">
            <w:pPr>
              <w:jc w:val="both"/>
              <w:rPr>
                <w:rFonts w:asciiTheme="minorHAnsi" w:hAnsiTheme="minorHAnsi" w:cstheme="minorHAnsi"/>
                <w:sz w:val="24"/>
                <w:szCs w:val="24"/>
              </w:rPr>
            </w:pPr>
          </w:p>
        </w:tc>
        <w:tc>
          <w:tcPr>
            <w:tcW w:w="4127" w:type="dxa"/>
          </w:tcPr>
          <w:p w14:paraId="1A135F8B" w14:textId="77777777" w:rsidR="009801A2" w:rsidRPr="002C3BAA" w:rsidRDefault="009801A2" w:rsidP="00E354A3">
            <w:pPr>
              <w:jc w:val="both"/>
              <w:rPr>
                <w:rFonts w:asciiTheme="minorHAnsi" w:hAnsiTheme="minorHAnsi" w:cstheme="minorHAnsi"/>
                <w:sz w:val="24"/>
                <w:szCs w:val="24"/>
              </w:rPr>
            </w:pPr>
          </w:p>
        </w:tc>
      </w:tr>
    </w:tbl>
    <w:p w14:paraId="19805B96" w14:textId="77777777" w:rsidR="00530E66" w:rsidRPr="002C3BAA" w:rsidRDefault="00530E66" w:rsidP="00E354A3">
      <w:pPr>
        <w:jc w:val="both"/>
        <w:rPr>
          <w:rFonts w:asciiTheme="minorHAnsi" w:hAnsiTheme="minorHAnsi" w:cstheme="minorHAnsi"/>
          <w:b/>
          <w:color w:val="000000"/>
          <w:sz w:val="24"/>
          <w:szCs w:val="24"/>
        </w:rPr>
      </w:pPr>
      <w:bookmarkStart w:id="11" w:name="_Toc417460436"/>
    </w:p>
    <w:p w14:paraId="6C4658B0" w14:textId="77777777" w:rsidR="00530E66" w:rsidRPr="002C3BAA" w:rsidRDefault="00530E66" w:rsidP="00E354A3">
      <w:pPr>
        <w:jc w:val="both"/>
        <w:rPr>
          <w:rFonts w:asciiTheme="minorHAnsi" w:hAnsiTheme="minorHAnsi" w:cstheme="minorHAnsi"/>
          <w:b/>
          <w:color w:val="000000"/>
          <w:sz w:val="24"/>
          <w:szCs w:val="24"/>
        </w:rPr>
      </w:pPr>
    </w:p>
    <w:p w14:paraId="61C557EA" w14:textId="77777777" w:rsidR="006A612F" w:rsidRPr="002C3BAA" w:rsidRDefault="006A612F" w:rsidP="00E354A3">
      <w:pPr>
        <w:jc w:val="both"/>
        <w:rPr>
          <w:rFonts w:asciiTheme="minorHAnsi" w:hAnsiTheme="minorHAnsi" w:cstheme="minorHAnsi"/>
          <w:b/>
          <w:color w:val="000000"/>
          <w:sz w:val="24"/>
          <w:szCs w:val="24"/>
        </w:rPr>
      </w:pPr>
    </w:p>
    <w:p w14:paraId="6ACA8F23" w14:textId="77777777" w:rsidR="006A612F" w:rsidRPr="002C3BAA" w:rsidRDefault="006A612F" w:rsidP="00E354A3">
      <w:pPr>
        <w:jc w:val="both"/>
        <w:rPr>
          <w:rFonts w:asciiTheme="minorHAnsi" w:hAnsiTheme="minorHAnsi" w:cstheme="minorHAnsi"/>
          <w:b/>
          <w:color w:val="000000"/>
          <w:sz w:val="24"/>
          <w:szCs w:val="24"/>
        </w:rPr>
      </w:pPr>
    </w:p>
    <w:p w14:paraId="77E21777" w14:textId="77777777" w:rsidR="006A612F" w:rsidRPr="002C3BAA" w:rsidRDefault="006A612F" w:rsidP="00B447DA">
      <w:pPr>
        <w:rPr>
          <w:rFonts w:asciiTheme="minorHAnsi" w:hAnsiTheme="minorHAnsi" w:cstheme="minorHAnsi"/>
          <w:b/>
          <w:color w:val="000000"/>
          <w:sz w:val="24"/>
          <w:szCs w:val="24"/>
        </w:rPr>
      </w:pPr>
    </w:p>
    <w:p w14:paraId="37AB23D8" w14:textId="77777777" w:rsidR="006A612F" w:rsidRPr="00B40405" w:rsidRDefault="006A612F" w:rsidP="00B447DA">
      <w:pPr>
        <w:rPr>
          <w:rFonts w:asciiTheme="minorHAnsi" w:hAnsiTheme="minorHAnsi" w:cstheme="minorHAnsi"/>
          <w:b/>
          <w:color w:val="000000"/>
          <w:sz w:val="24"/>
          <w:szCs w:val="24"/>
        </w:rPr>
      </w:pPr>
    </w:p>
    <w:p w14:paraId="3B8AF9CC" w14:textId="77777777" w:rsidR="006A612F" w:rsidRPr="00E354A3" w:rsidRDefault="006A612F" w:rsidP="00B447DA">
      <w:pPr>
        <w:rPr>
          <w:rFonts w:asciiTheme="minorHAnsi" w:hAnsiTheme="minorHAnsi" w:cstheme="minorHAnsi"/>
          <w:b/>
          <w:color w:val="000000"/>
          <w:sz w:val="24"/>
          <w:szCs w:val="24"/>
        </w:rPr>
      </w:pPr>
    </w:p>
    <w:p w14:paraId="5D9DE944" w14:textId="77777777" w:rsidR="006A612F" w:rsidRPr="00E354A3" w:rsidRDefault="006A612F" w:rsidP="00B447DA">
      <w:pPr>
        <w:rPr>
          <w:rFonts w:asciiTheme="minorHAnsi" w:hAnsiTheme="minorHAnsi" w:cstheme="minorHAnsi"/>
          <w:b/>
          <w:color w:val="000000"/>
          <w:sz w:val="24"/>
          <w:szCs w:val="24"/>
        </w:rPr>
      </w:pPr>
    </w:p>
    <w:p w14:paraId="0E0AAD99" w14:textId="77777777" w:rsidR="006A612F" w:rsidRPr="00E354A3" w:rsidRDefault="006A612F" w:rsidP="00B447DA">
      <w:pPr>
        <w:rPr>
          <w:rFonts w:asciiTheme="minorHAnsi" w:hAnsiTheme="minorHAnsi" w:cstheme="minorHAnsi"/>
          <w:b/>
          <w:color w:val="000000"/>
          <w:sz w:val="24"/>
          <w:szCs w:val="24"/>
        </w:rPr>
      </w:pPr>
    </w:p>
    <w:p w14:paraId="4AB27C88" w14:textId="77777777" w:rsidR="006A612F" w:rsidRPr="00E354A3" w:rsidRDefault="006A612F" w:rsidP="00E354A3">
      <w:pPr>
        <w:jc w:val="both"/>
        <w:rPr>
          <w:rFonts w:asciiTheme="minorHAnsi" w:hAnsiTheme="minorHAnsi" w:cstheme="minorHAnsi"/>
          <w:b/>
          <w:color w:val="000000"/>
          <w:sz w:val="24"/>
          <w:szCs w:val="24"/>
        </w:rPr>
      </w:pPr>
    </w:p>
    <w:p w14:paraId="3C603EDB" w14:textId="77777777" w:rsidR="00B447DA" w:rsidRPr="00E354A3" w:rsidRDefault="00B447DA" w:rsidP="00E354A3">
      <w:pPr>
        <w:jc w:val="both"/>
        <w:rPr>
          <w:rFonts w:asciiTheme="minorHAnsi" w:hAnsiTheme="minorHAnsi" w:cstheme="minorHAnsi"/>
          <w:b/>
          <w:color w:val="000000"/>
          <w:sz w:val="24"/>
          <w:szCs w:val="24"/>
        </w:rPr>
      </w:pPr>
    </w:p>
    <w:p w14:paraId="53581C0B" w14:textId="77777777" w:rsidR="00B447DA" w:rsidRPr="00E354A3" w:rsidRDefault="0002640D" w:rsidP="00E354A3">
      <w:pPr>
        <w:jc w:val="both"/>
        <w:rPr>
          <w:rStyle w:val="Poudarek"/>
          <w:rFonts w:asciiTheme="minorHAnsi" w:hAnsiTheme="minorHAnsi" w:cstheme="minorHAnsi"/>
          <w:szCs w:val="28"/>
        </w:rPr>
      </w:pPr>
      <w:r w:rsidRPr="00E354A3">
        <w:rPr>
          <w:rFonts w:asciiTheme="minorHAnsi" w:hAnsiTheme="minorHAnsi" w:cstheme="minorHAnsi"/>
          <w:b/>
          <w:color w:val="000000"/>
          <w:sz w:val="28"/>
          <w:szCs w:val="28"/>
        </w:rPr>
        <w:t>OBR</w:t>
      </w:r>
      <w:r w:rsidR="00AB4174" w:rsidRPr="00E354A3">
        <w:rPr>
          <w:rFonts w:asciiTheme="minorHAnsi" w:hAnsiTheme="minorHAnsi" w:cstheme="minorHAnsi"/>
          <w:b/>
          <w:color w:val="000000"/>
          <w:sz w:val="28"/>
          <w:szCs w:val="28"/>
        </w:rPr>
        <w:t>.</w:t>
      </w:r>
      <w:r w:rsidRPr="00E354A3">
        <w:rPr>
          <w:rFonts w:asciiTheme="minorHAnsi" w:hAnsiTheme="minorHAnsi" w:cstheme="minorHAnsi"/>
          <w:b/>
          <w:color w:val="000000"/>
          <w:sz w:val="28"/>
          <w:szCs w:val="28"/>
        </w:rPr>
        <w:t xml:space="preserve"> </w:t>
      </w:r>
      <w:bookmarkEnd w:id="11"/>
      <w:r w:rsidR="007B5452" w:rsidRPr="00E354A3">
        <w:rPr>
          <w:rFonts w:asciiTheme="minorHAnsi" w:hAnsiTheme="minorHAnsi" w:cstheme="minorHAnsi"/>
          <w:b/>
          <w:color w:val="000000"/>
          <w:sz w:val="28"/>
          <w:szCs w:val="28"/>
        </w:rPr>
        <w:t>7</w:t>
      </w:r>
      <w:r w:rsidR="00B447DA" w:rsidRPr="00E354A3">
        <w:rPr>
          <w:rStyle w:val="Poudarek"/>
          <w:rFonts w:asciiTheme="minorHAnsi" w:hAnsiTheme="minorHAnsi" w:cstheme="minorHAnsi"/>
          <w:szCs w:val="28"/>
        </w:rPr>
        <w:t xml:space="preserve"> </w:t>
      </w:r>
      <w:r w:rsidR="00B447DA" w:rsidRPr="00E354A3">
        <w:rPr>
          <w:rStyle w:val="Poudarek"/>
          <w:rFonts w:asciiTheme="minorHAnsi" w:hAnsiTheme="minorHAnsi" w:cstheme="minorHAnsi"/>
          <w:szCs w:val="28"/>
        </w:rPr>
        <w:tab/>
      </w:r>
      <w:r w:rsidR="007F53AA" w:rsidRPr="00E354A3">
        <w:rPr>
          <w:rStyle w:val="Poudarek"/>
          <w:rFonts w:asciiTheme="minorHAnsi" w:hAnsiTheme="minorHAnsi" w:cstheme="minorHAnsi"/>
          <w:szCs w:val="28"/>
        </w:rPr>
        <w:t>S</w:t>
      </w:r>
      <w:r w:rsidR="00B447DA" w:rsidRPr="00E354A3">
        <w:rPr>
          <w:rStyle w:val="Poudarek"/>
          <w:rFonts w:asciiTheme="minorHAnsi" w:hAnsiTheme="minorHAnsi" w:cstheme="minorHAnsi"/>
          <w:szCs w:val="28"/>
        </w:rPr>
        <w:t>OGLASJE PONUDNIKA ZA PRIDOBITEV PODATKOV</w:t>
      </w:r>
    </w:p>
    <w:p w14:paraId="7638AC95" w14:textId="77777777" w:rsidR="0002640D" w:rsidRPr="00E354A3" w:rsidRDefault="00D9460F" w:rsidP="00E354A3">
      <w:pPr>
        <w:pStyle w:val="Naslov1"/>
        <w:spacing w:before="0" w:beforeAutospacing="0" w:after="0" w:afterAutospacing="0"/>
        <w:ind w:left="357" w:hanging="357"/>
        <w:jc w:val="both"/>
        <w:rPr>
          <w:rFonts w:asciiTheme="minorHAnsi" w:hAnsiTheme="minorHAnsi" w:cstheme="minorHAnsi"/>
          <w:b w:val="0"/>
          <w:i/>
          <w:color w:val="000000"/>
          <w:sz w:val="28"/>
          <w:szCs w:val="28"/>
        </w:rPr>
      </w:pPr>
      <w:r w:rsidRPr="00E354A3">
        <w:rPr>
          <w:rStyle w:val="Poudarek"/>
          <w:rFonts w:asciiTheme="minorHAnsi" w:hAnsiTheme="minorHAnsi" w:cstheme="minorHAnsi"/>
          <w:b/>
          <w:szCs w:val="28"/>
        </w:rPr>
        <w:t xml:space="preserve">           </w:t>
      </w:r>
      <w:r w:rsidR="005478EB" w:rsidRPr="00E354A3">
        <w:rPr>
          <w:rStyle w:val="Poudarek"/>
          <w:rFonts w:asciiTheme="minorHAnsi" w:hAnsiTheme="minorHAnsi" w:cstheme="minorHAnsi"/>
          <w:b/>
          <w:szCs w:val="28"/>
        </w:rPr>
        <w:tab/>
      </w:r>
      <w:r w:rsidR="005478EB" w:rsidRPr="00E354A3">
        <w:rPr>
          <w:rStyle w:val="Poudarek"/>
          <w:rFonts w:asciiTheme="minorHAnsi" w:hAnsiTheme="minorHAnsi" w:cstheme="minorHAnsi"/>
          <w:b/>
          <w:szCs w:val="28"/>
        </w:rPr>
        <w:tab/>
      </w:r>
      <w:r w:rsidR="00B447DA" w:rsidRPr="00E354A3">
        <w:rPr>
          <w:rStyle w:val="Poudarek"/>
          <w:rFonts w:asciiTheme="minorHAnsi" w:hAnsiTheme="minorHAnsi" w:cstheme="minorHAnsi"/>
          <w:b/>
          <w:szCs w:val="28"/>
        </w:rPr>
        <w:t>IZ KAZENSKE EVIDENCE</w:t>
      </w:r>
      <w:r w:rsidRPr="00E354A3">
        <w:rPr>
          <w:rStyle w:val="Poudarek"/>
          <w:rFonts w:asciiTheme="minorHAnsi" w:hAnsiTheme="minorHAnsi" w:cstheme="minorHAnsi"/>
          <w:b/>
          <w:szCs w:val="28"/>
        </w:rPr>
        <w:t xml:space="preserve"> IN DRUGIH JAVNIH EVIDENC</w:t>
      </w:r>
    </w:p>
    <w:p w14:paraId="7741C11E" w14:textId="77777777" w:rsidR="0002640D" w:rsidRPr="00E354A3" w:rsidRDefault="0002640D" w:rsidP="00E354A3">
      <w:pPr>
        <w:jc w:val="both"/>
        <w:rPr>
          <w:rStyle w:val="Poudarek"/>
          <w:rFonts w:asciiTheme="minorHAnsi" w:hAnsiTheme="minorHAnsi" w:cs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09A98CE" w14:textId="77777777" w:rsidR="0002640D" w:rsidRPr="00B40405" w:rsidRDefault="0002640D" w:rsidP="00E354A3">
      <w:pPr>
        <w:jc w:val="both"/>
        <w:rPr>
          <w:rFonts w:asciiTheme="minorHAnsi" w:hAnsiTheme="minorHAnsi" w:cstheme="minorHAnsi"/>
          <w:sz w:val="24"/>
          <w:szCs w:val="24"/>
        </w:rPr>
      </w:pPr>
    </w:p>
    <w:p w14:paraId="35E4E8E2" w14:textId="2766AD5D" w:rsidR="0002640D" w:rsidRPr="00E354A3" w:rsidRDefault="0002640D" w:rsidP="00E354A3">
      <w:pPr>
        <w:jc w:val="both"/>
        <w:rPr>
          <w:rFonts w:asciiTheme="minorHAnsi" w:hAnsiTheme="minorHAnsi" w:cstheme="minorHAnsi"/>
          <w:sz w:val="24"/>
          <w:szCs w:val="24"/>
        </w:rPr>
      </w:pPr>
      <w:r w:rsidRPr="00E354A3">
        <w:rPr>
          <w:rFonts w:asciiTheme="minorHAnsi" w:hAnsiTheme="minorHAnsi" w:cstheme="minorHAnsi"/>
          <w:sz w:val="24"/>
          <w:szCs w:val="24"/>
        </w:rPr>
        <w:t xml:space="preserve">V zvezi z javnim naročilom </w:t>
      </w:r>
      <w:r w:rsidR="006F4769" w:rsidRPr="00B40405">
        <w:rPr>
          <w:rFonts w:asciiTheme="minorHAnsi" w:hAnsiTheme="minorHAnsi" w:cstheme="minorHAnsi"/>
          <w:sz w:val="24"/>
          <w:szCs w:val="24"/>
        </w:rPr>
        <w:t>»</w:t>
      </w:r>
      <w:r w:rsidR="004D7D0C">
        <w:rPr>
          <w:rFonts w:asciiTheme="minorHAnsi" w:hAnsiTheme="minorHAnsi"/>
          <w:b/>
          <w:bCs/>
          <w:sz w:val="24"/>
          <w:szCs w:val="24"/>
        </w:rPr>
        <w:t>Nakup in dobava nove univerzalne naprave za mehansko preizkušanje materialov in nosilnosti strukturnih elementov</w:t>
      </w:r>
      <w:r w:rsidR="00A0402C" w:rsidRPr="00E354A3">
        <w:rPr>
          <w:rFonts w:asciiTheme="minorHAnsi" w:hAnsiTheme="minorHAnsi" w:cstheme="minorHAnsi"/>
          <w:sz w:val="24"/>
          <w:szCs w:val="24"/>
        </w:rPr>
        <w:t>«</w:t>
      </w:r>
    </w:p>
    <w:p w14:paraId="29C6FBF9" w14:textId="77777777" w:rsidR="0002640D" w:rsidRPr="00E354A3" w:rsidRDefault="0002640D" w:rsidP="00E354A3">
      <w:pPr>
        <w:jc w:val="both"/>
        <w:rPr>
          <w:rFonts w:asciiTheme="minorHAnsi" w:hAnsiTheme="minorHAnsi" w:cstheme="minorHAnsi"/>
          <w:b/>
          <w:sz w:val="24"/>
          <w:szCs w:val="24"/>
        </w:rPr>
      </w:pPr>
    </w:p>
    <w:p w14:paraId="51BD3913" w14:textId="77777777" w:rsidR="0002640D" w:rsidRPr="00E354A3" w:rsidRDefault="0002640D" w:rsidP="00E354A3">
      <w:pPr>
        <w:jc w:val="both"/>
        <w:rPr>
          <w:rFonts w:asciiTheme="minorHAnsi" w:hAnsiTheme="minorHAnsi" w:cstheme="minorHAnsi"/>
          <w:sz w:val="24"/>
          <w:szCs w:val="24"/>
        </w:rPr>
      </w:pPr>
    </w:p>
    <w:p w14:paraId="634381E4" w14:textId="77777777" w:rsidR="0002640D" w:rsidRPr="00E354A3" w:rsidRDefault="0002640D" w:rsidP="002C3BAA">
      <w:pPr>
        <w:jc w:val="both"/>
        <w:rPr>
          <w:rFonts w:asciiTheme="minorHAnsi" w:hAnsiTheme="minorHAnsi" w:cstheme="minorHAnsi"/>
          <w:sz w:val="24"/>
          <w:szCs w:val="24"/>
        </w:rPr>
      </w:pPr>
      <w:r w:rsidRPr="00E354A3">
        <w:rPr>
          <w:rFonts w:asciiTheme="minorHAnsi" w:hAnsiTheme="minorHAnsi" w:cstheme="minorHAnsi"/>
          <w:sz w:val="24"/>
          <w:szCs w:val="24"/>
        </w:rPr>
        <w:t>dajemo soglasje naročniku Univerza v Ljubljani, Fakulteta za strojništvo, Aškerčeva 6, 1000 Ljubljana, za pridobitev podatkov iz ustreznih kazenskih evidenc</w:t>
      </w:r>
      <w:r w:rsidR="005B3F2D" w:rsidRPr="00E354A3">
        <w:rPr>
          <w:rFonts w:asciiTheme="minorHAnsi" w:hAnsiTheme="minorHAnsi" w:cstheme="minorHAnsi"/>
          <w:sz w:val="24"/>
          <w:szCs w:val="24"/>
        </w:rPr>
        <w:t xml:space="preserve"> in drugih javnih evidenc</w:t>
      </w:r>
      <w:r w:rsidRPr="00E354A3">
        <w:rPr>
          <w:rFonts w:asciiTheme="minorHAnsi" w:hAnsiTheme="minorHAnsi" w:cstheme="minorHAnsi"/>
          <w:sz w:val="24"/>
          <w:szCs w:val="24"/>
        </w:rPr>
        <w:t xml:space="preserve">, da kot ponudnik nismo bili pravnomočno obsojeni zaradi kaznivih dejanj, ki so opredeljena v prvem odstavku 75. </w:t>
      </w:r>
      <w:r w:rsidR="00065433" w:rsidRPr="00E354A3">
        <w:rPr>
          <w:rFonts w:asciiTheme="minorHAnsi" w:hAnsiTheme="minorHAnsi" w:cstheme="minorHAnsi"/>
          <w:sz w:val="24"/>
          <w:szCs w:val="24"/>
        </w:rPr>
        <w:t>č</w:t>
      </w:r>
      <w:r w:rsidRPr="00E354A3">
        <w:rPr>
          <w:rFonts w:asciiTheme="minorHAnsi" w:hAnsiTheme="minorHAnsi" w:cstheme="minorHAnsi"/>
          <w:sz w:val="24"/>
          <w:szCs w:val="24"/>
        </w:rPr>
        <w:t>lena ZJN-3</w:t>
      </w:r>
    </w:p>
    <w:p w14:paraId="2FDAE890" w14:textId="77777777" w:rsidR="0002640D" w:rsidRPr="00E354A3" w:rsidRDefault="0002640D" w:rsidP="00E354A3">
      <w:pPr>
        <w:jc w:val="both"/>
        <w:rPr>
          <w:rFonts w:asciiTheme="minorHAnsi" w:hAnsiTheme="minorHAnsi" w:cs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2C3BAA" w14:paraId="791F0EAB" w14:textId="77777777" w:rsidTr="006C322F">
        <w:tc>
          <w:tcPr>
            <w:tcW w:w="2698" w:type="dxa"/>
            <w:tcBorders>
              <w:top w:val="single" w:sz="4" w:space="0" w:color="auto"/>
              <w:left w:val="single" w:sz="4" w:space="0" w:color="auto"/>
              <w:bottom w:val="single" w:sz="4" w:space="0" w:color="auto"/>
              <w:right w:val="single" w:sz="4" w:space="0" w:color="auto"/>
            </w:tcBorders>
          </w:tcPr>
          <w:p w14:paraId="7C18A2E4" w14:textId="77777777" w:rsidR="0002640D" w:rsidRPr="00E354A3" w:rsidRDefault="0002640D" w:rsidP="00E354A3">
            <w:pPr>
              <w:jc w:val="both"/>
              <w:rPr>
                <w:rFonts w:asciiTheme="minorHAnsi" w:hAnsiTheme="minorHAnsi" w:cstheme="minorHAnsi"/>
                <w:sz w:val="24"/>
                <w:szCs w:val="24"/>
              </w:rPr>
            </w:pPr>
            <w:r w:rsidRPr="00E354A3">
              <w:rPr>
                <w:rFonts w:asciiTheme="minorHAnsi" w:hAnsiTheme="minorHAnsi" w:cs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582E0913" w14:textId="77777777" w:rsidR="0002640D" w:rsidRPr="00E354A3" w:rsidRDefault="0002640D" w:rsidP="00E354A3">
            <w:pPr>
              <w:jc w:val="both"/>
              <w:rPr>
                <w:rFonts w:asciiTheme="minorHAnsi" w:hAnsiTheme="minorHAnsi" w:cstheme="minorHAnsi"/>
                <w:sz w:val="24"/>
                <w:szCs w:val="24"/>
              </w:rPr>
            </w:pPr>
          </w:p>
        </w:tc>
      </w:tr>
      <w:tr w:rsidR="0002640D" w:rsidRPr="002C3BAA" w14:paraId="7026605B"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7829E1F" w14:textId="77777777" w:rsidR="0002640D" w:rsidRPr="002C3BAA" w:rsidRDefault="0002640D" w:rsidP="00E354A3">
            <w:pPr>
              <w:jc w:val="both"/>
              <w:rPr>
                <w:rFonts w:asciiTheme="minorHAnsi" w:hAnsiTheme="minorHAnsi" w:cstheme="minorHAnsi"/>
                <w:sz w:val="24"/>
                <w:szCs w:val="24"/>
              </w:rPr>
            </w:pPr>
            <w:r w:rsidRPr="002C3BAA">
              <w:rPr>
                <w:rFonts w:asciiTheme="minorHAnsi" w:hAnsiTheme="minorHAnsi" w:cs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8F8E999" w14:textId="77777777" w:rsidR="0002640D" w:rsidRPr="002C3BAA" w:rsidRDefault="0002640D" w:rsidP="00E354A3">
            <w:pPr>
              <w:jc w:val="both"/>
              <w:rPr>
                <w:rFonts w:asciiTheme="minorHAnsi" w:hAnsiTheme="minorHAnsi" w:cstheme="minorHAnsi"/>
                <w:sz w:val="24"/>
                <w:szCs w:val="24"/>
              </w:rPr>
            </w:pPr>
          </w:p>
        </w:tc>
      </w:tr>
      <w:tr w:rsidR="0002640D" w:rsidRPr="002C3BAA" w14:paraId="65AA28E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0B4B71BB" w14:textId="77777777" w:rsidR="0002640D" w:rsidRPr="002C3BAA" w:rsidRDefault="0002640D" w:rsidP="00E354A3">
            <w:pPr>
              <w:jc w:val="both"/>
              <w:rPr>
                <w:rFonts w:asciiTheme="minorHAnsi" w:hAnsiTheme="minorHAnsi" w:cstheme="minorHAnsi"/>
                <w:sz w:val="24"/>
                <w:szCs w:val="24"/>
              </w:rPr>
            </w:pPr>
            <w:r w:rsidRPr="002C3BAA">
              <w:rPr>
                <w:rFonts w:asciiTheme="minorHAnsi" w:hAnsiTheme="minorHAnsi" w:cs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6856D159" w14:textId="77777777" w:rsidR="0002640D" w:rsidRPr="002C3BAA" w:rsidRDefault="0002640D" w:rsidP="00E354A3">
            <w:pPr>
              <w:jc w:val="both"/>
              <w:rPr>
                <w:rFonts w:asciiTheme="minorHAnsi" w:hAnsiTheme="minorHAnsi" w:cstheme="minorHAnsi"/>
                <w:sz w:val="24"/>
                <w:szCs w:val="24"/>
              </w:rPr>
            </w:pPr>
          </w:p>
        </w:tc>
      </w:tr>
      <w:tr w:rsidR="0002640D" w:rsidRPr="002C3BAA" w14:paraId="5A5B5D4B"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BF13E5A" w14:textId="77777777" w:rsidR="0002640D" w:rsidRPr="002C3BAA" w:rsidRDefault="0002640D" w:rsidP="00E354A3">
            <w:pPr>
              <w:jc w:val="both"/>
              <w:rPr>
                <w:rFonts w:asciiTheme="minorHAnsi" w:hAnsiTheme="minorHAnsi" w:cstheme="minorHAnsi"/>
                <w:sz w:val="24"/>
                <w:szCs w:val="24"/>
              </w:rPr>
            </w:pPr>
            <w:r w:rsidRPr="002C3BAA">
              <w:rPr>
                <w:rFonts w:asciiTheme="minorHAnsi" w:hAnsiTheme="minorHAnsi" w:cs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00F1E142" w14:textId="77777777" w:rsidR="0002640D" w:rsidRPr="002C3BAA" w:rsidRDefault="0002640D" w:rsidP="00E354A3">
            <w:pPr>
              <w:jc w:val="both"/>
              <w:rPr>
                <w:rFonts w:asciiTheme="minorHAnsi" w:hAnsiTheme="minorHAnsi" w:cstheme="minorHAnsi"/>
                <w:sz w:val="24"/>
                <w:szCs w:val="24"/>
              </w:rPr>
            </w:pPr>
          </w:p>
        </w:tc>
      </w:tr>
      <w:tr w:rsidR="0002640D" w:rsidRPr="002C3BAA" w14:paraId="06714602"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7E16E88D" w14:textId="77777777" w:rsidR="0002640D" w:rsidRPr="002C3BAA" w:rsidRDefault="0002640D" w:rsidP="00E354A3">
            <w:pPr>
              <w:jc w:val="both"/>
              <w:rPr>
                <w:rFonts w:asciiTheme="minorHAnsi" w:hAnsiTheme="minorHAnsi" w:cstheme="minorHAnsi"/>
                <w:sz w:val="24"/>
                <w:szCs w:val="24"/>
              </w:rPr>
            </w:pPr>
            <w:r w:rsidRPr="002C3BAA">
              <w:rPr>
                <w:rFonts w:asciiTheme="minorHAnsi" w:hAnsiTheme="minorHAnsi" w:cs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4FE45A83" w14:textId="77777777" w:rsidR="0002640D" w:rsidRPr="002C3BAA" w:rsidRDefault="0002640D" w:rsidP="00E354A3">
            <w:pPr>
              <w:jc w:val="both"/>
              <w:rPr>
                <w:rFonts w:asciiTheme="minorHAnsi" w:hAnsiTheme="minorHAnsi" w:cstheme="minorHAnsi"/>
                <w:sz w:val="24"/>
                <w:szCs w:val="24"/>
              </w:rPr>
            </w:pPr>
          </w:p>
        </w:tc>
      </w:tr>
      <w:tr w:rsidR="0002640D" w:rsidRPr="002C3BAA" w14:paraId="3551D142"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2977C37" w14:textId="77777777" w:rsidR="0002640D" w:rsidRPr="002C3BAA" w:rsidRDefault="0002640D" w:rsidP="00E354A3">
            <w:pPr>
              <w:jc w:val="both"/>
              <w:rPr>
                <w:rFonts w:asciiTheme="minorHAnsi" w:hAnsiTheme="minorHAnsi" w:cstheme="minorHAnsi"/>
                <w:sz w:val="24"/>
                <w:szCs w:val="24"/>
              </w:rPr>
            </w:pPr>
            <w:r w:rsidRPr="002C3BAA">
              <w:rPr>
                <w:rFonts w:asciiTheme="minorHAnsi" w:hAnsiTheme="minorHAnsi" w:cs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48851A61" w14:textId="77777777" w:rsidR="0002640D" w:rsidRPr="00B40405" w:rsidRDefault="0002640D" w:rsidP="00E354A3">
            <w:pPr>
              <w:jc w:val="both"/>
              <w:rPr>
                <w:rFonts w:asciiTheme="minorHAnsi" w:hAnsiTheme="minorHAnsi" w:cstheme="minorHAnsi"/>
                <w:sz w:val="24"/>
                <w:szCs w:val="24"/>
              </w:rPr>
            </w:pPr>
          </w:p>
        </w:tc>
      </w:tr>
    </w:tbl>
    <w:p w14:paraId="1ED59889" w14:textId="77777777" w:rsidR="0002640D" w:rsidRPr="002C3BAA" w:rsidRDefault="0002640D" w:rsidP="00E354A3">
      <w:pPr>
        <w:jc w:val="both"/>
        <w:rPr>
          <w:rFonts w:asciiTheme="minorHAnsi" w:hAnsiTheme="minorHAnsi" w:cstheme="minorHAnsi"/>
          <w:sz w:val="24"/>
          <w:szCs w:val="24"/>
        </w:rPr>
      </w:pPr>
    </w:p>
    <w:p w14:paraId="03498528" w14:textId="77777777" w:rsidR="0002640D" w:rsidRPr="002C3BAA" w:rsidRDefault="0002640D" w:rsidP="00E354A3">
      <w:pPr>
        <w:jc w:val="both"/>
        <w:rPr>
          <w:rFonts w:asciiTheme="minorHAnsi" w:hAnsiTheme="minorHAnsi" w:cstheme="minorHAnsi"/>
          <w:sz w:val="24"/>
          <w:szCs w:val="24"/>
        </w:rPr>
      </w:pPr>
    </w:p>
    <w:p w14:paraId="36860AA7" w14:textId="77777777" w:rsidR="0002640D" w:rsidRPr="002C3BAA" w:rsidRDefault="0002640D" w:rsidP="00E354A3">
      <w:pPr>
        <w:jc w:val="both"/>
        <w:rPr>
          <w:rFonts w:asciiTheme="minorHAnsi" w:hAnsiTheme="minorHAnsi" w:cstheme="minorHAnsi"/>
          <w:sz w:val="24"/>
          <w:szCs w:val="24"/>
        </w:rPr>
      </w:pPr>
    </w:p>
    <w:p w14:paraId="4F536835" w14:textId="77777777" w:rsidR="0002640D" w:rsidRPr="00B40405" w:rsidRDefault="0002640D" w:rsidP="00E354A3">
      <w:pPr>
        <w:jc w:val="both"/>
        <w:rPr>
          <w:rFonts w:asciiTheme="minorHAnsi" w:hAnsiTheme="minorHAnsi" w:cs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8332A8" w:rsidRPr="002C3BAA" w14:paraId="1C410C91" w14:textId="77777777" w:rsidTr="008332A8">
        <w:tc>
          <w:tcPr>
            <w:tcW w:w="5495" w:type="dxa"/>
            <w:gridSpan w:val="2"/>
          </w:tcPr>
          <w:p w14:paraId="4DD1AB4B" w14:textId="77777777" w:rsidR="008332A8" w:rsidRPr="00E354A3" w:rsidRDefault="008332A8" w:rsidP="00E354A3">
            <w:pPr>
              <w:jc w:val="both"/>
              <w:rPr>
                <w:rFonts w:asciiTheme="minorHAnsi" w:hAnsiTheme="minorHAnsi" w:cstheme="minorHAnsi"/>
                <w:sz w:val="24"/>
                <w:szCs w:val="24"/>
              </w:rPr>
            </w:pPr>
            <w:r w:rsidRPr="00E354A3">
              <w:rPr>
                <w:rFonts w:asciiTheme="minorHAnsi" w:hAnsiTheme="minorHAnsi" w:cstheme="minorHAnsi"/>
                <w:sz w:val="24"/>
                <w:szCs w:val="24"/>
              </w:rPr>
              <w:t>Kraj in datum:</w:t>
            </w:r>
          </w:p>
          <w:p w14:paraId="7FA5479D" w14:textId="77777777" w:rsidR="008332A8" w:rsidRPr="00E354A3" w:rsidRDefault="008332A8" w:rsidP="00E354A3">
            <w:pPr>
              <w:jc w:val="both"/>
              <w:rPr>
                <w:rFonts w:asciiTheme="minorHAnsi" w:hAnsiTheme="minorHAnsi" w:cstheme="minorHAnsi"/>
                <w:sz w:val="24"/>
                <w:szCs w:val="24"/>
              </w:rPr>
            </w:pPr>
          </w:p>
        </w:tc>
        <w:tc>
          <w:tcPr>
            <w:tcW w:w="4127" w:type="dxa"/>
            <w:gridSpan w:val="2"/>
            <w:hideMark/>
          </w:tcPr>
          <w:p w14:paraId="02B95D68" w14:textId="77777777" w:rsidR="008332A8" w:rsidRPr="00E354A3" w:rsidRDefault="008332A8" w:rsidP="00E354A3">
            <w:pPr>
              <w:jc w:val="both"/>
              <w:rPr>
                <w:rFonts w:asciiTheme="minorHAnsi" w:hAnsiTheme="minorHAnsi" w:cstheme="minorHAnsi"/>
                <w:sz w:val="24"/>
                <w:szCs w:val="24"/>
              </w:rPr>
            </w:pPr>
            <w:r w:rsidRPr="00E354A3">
              <w:rPr>
                <w:rFonts w:asciiTheme="minorHAnsi" w:hAnsiTheme="minorHAnsi" w:cstheme="minorHAnsi"/>
                <w:sz w:val="24"/>
                <w:szCs w:val="24"/>
              </w:rPr>
              <w:t xml:space="preserve">Podpis zakonitega zastopnika: </w:t>
            </w:r>
          </w:p>
        </w:tc>
      </w:tr>
      <w:tr w:rsidR="0002640D" w:rsidRPr="002C3BAA" w14:paraId="66E6CFC6" w14:textId="77777777" w:rsidTr="008332A8">
        <w:trPr>
          <w:gridAfter w:val="1"/>
          <w:wAfter w:w="900" w:type="dxa"/>
          <w:cantSplit/>
        </w:trPr>
        <w:tc>
          <w:tcPr>
            <w:tcW w:w="4361" w:type="dxa"/>
            <w:hideMark/>
          </w:tcPr>
          <w:p w14:paraId="068BC97C" w14:textId="77777777" w:rsidR="0002640D" w:rsidRPr="002C3BAA" w:rsidRDefault="0002640D" w:rsidP="00E354A3">
            <w:pPr>
              <w:jc w:val="both"/>
              <w:rPr>
                <w:rFonts w:asciiTheme="minorHAnsi" w:hAnsiTheme="minorHAnsi" w:cstheme="minorHAnsi"/>
                <w:sz w:val="24"/>
                <w:szCs w:val="24"/>
              </w:rPr>
            </w:pPr>
          </w:p>
        </w:tc>
        <w:tc>
          <w:tcPr>
            <w:tcW w:w="4361" w:type="dxa"/>
            <w:gridSpan w:val="2"/>
          </w:tcPr>
          <w:p w14:paraId="3BBD4402" w14:textId="77777777" w:rsidR="0002640D" w:rsidRPr="002C3BAA" w:rsidRDefault="0002640D" w:rsidP="00E354A3">
            <w:pPr>
              <w:jc w:val="both"/>
              <w:rPr>
                <w:rFonts w:asciiTheme="minorHAnsi" w:hAnsiTheme="minorHAnsi" w:cstheme="minorHAnsi"/>
                <w:sz w:val="24"/>
                <w:szCs w:val="24"/>
              </w:rPr>
            </w:pPr>
          </w:p>
        </w:tc>
      </w:tr>
      <w:tr w:rsidR="0002640D" w:rsidRPr="002C3BAA" w14:paraId="7CE3F0F0" w14:textId="77777777" w:rsidTr="008332A8">
        <w:trPr>
          <w:gridAfter w:val="1"/>
          <w:wAfter w:w="900" w:type="dxa"/>
          <w:cantSplit/>
        </w:trPr>
        <w:tc>
          <w:tcPr>
            <w:tcW w:w="4361" w:type="dxa"/>
          </w:tcPr>
          <w:p w14:paraId="3FBDD0F9" w14:textId="77777777" w:rsidR="0002640D" w:rsidRPr="002C3BAA" w:rsidRDefault="0002640D" w:rsidP="00E354A3">
            <w:pPr>
              <w:jc w:val="both"/>
              <w:rPr>
                <w:rFonts w:asciiTheme="minorHAnsi" w:hAnsiTheme="minorHAnsi" w:cstheme="minorHAnsi"/>
                <w:sz w:val="24"/>
                <w:szCs w:val="24"/>
              </w:rPr>
            </w:pPr>
          </w:p>
        </w:tc>
        <w:tc>
          <w:tcPr>
            <w:tcW w:w="4361" w:type="dxa"/>
            <w:gridSpan w:val="2"/>
          </w:tcPr>
          <w:p w14:paraId="7006A577" w14:textId="77777777" w:rsidR="0002640D" w:rsidRPr="002C3BAA" w:rsidRDefault="0002640D" w:rsidP="00E354A3">
            <w:pPr>
              <w:jc w:val="both"/>
              <w:rPr>
                <w:rFonts w:asciiTheme="minorHAnsi" w:hAnsiTheme="minorHAnsi" w:cstheme="minorHAnsi"/>
                <w:sz w:val="24"/>
                <w:szCs w:val="24"/>
              </w:rPr>
            </w:pPr>
          </w:p>
          <w:p w14:paraId="4A06AB3C" w14:textId="77777777" w:rsidR="0002640D" w:rsidRPr="002C3BAA" w:rsidRDefault="0002640D" w:rsidP="00E354A3">
            <w:pPr>
              <w:jc w:val="both"/>
              <w:rPr>
                <w:rFonts w:asciiTheme="minorHAnsi" w:hAnsiTheme="minorHAnsi" w:cstheme="minorHAnsi"/>
                <w:sz w:val="24"/>
                <w:szCs w:val="24"/>
              </w:rPr>
            </w:pPr>
          </w:p>
        </w:tc>
      </w:tr>
    </w:tbl>
    <w:p w14:paraId="4F9F26B7" w14:textId="77777777" w:rsidR="0002640D" w:rsidRPr="002C3BAA" w:rsidRDefault="0002640D" w:rsidP="0002640D">
      <w:pPr>
        <w:rPr>
          <w:rFonts w:asciiTheme="minorHAnsi" w:hAnsiTheme="minorHAnsi" w:cstheme="minorHAnsi"/>
          <w:sz w:val="24"/>
          <w:szCs w:val="24"/>
        </w:rPr>
      </w:pPr>
    </w:p>
    <w:p w14:paraId="279D1A51" w14:textId="77777777" w:rsidR="0002640D" w:rsidRPr="002C3BAA" w:rsidRDefault="0002640D" w:rsidP="0002640D">
      <w:pPr>
        <w:rPr>
          <w:rFonts w:asciiTheme="minorHAnsi" w:hAnsiTheme="minorHAnsi" w:cstheme="minorHAnsi"/>
          <w:sz w:val="24"/>
          <w:szCs w:val="24"/>
        </w:rPr>
      </w:pPr>
    </w:p>
    <w:p w14:paraId="5107551D" w14:textId="77777777" w:rsidR="0002640D" w:rsidRPr="00B40405" w:rsidRDefault="0002640D" w:rsidP="0002640D">
      <w:pPr>
        <w:rPr>
          <w:rFonts w:asciiTheme="minorHAnsi" w:hAnsiTheme="minorHAnsi" w:cstheme="minorHAnsi"/>
          <w:sz w:val="24"/>
          <w:szCs w:val="24"/>
        </w:rPr>
      </w:pPr>
    </w:p>
    <w:p w14:paraId="21592283" w14:textId="77777777" w:rsidR="0002640D" w:rsidRPr="00E354A3" w:rsidRDefault="0002640D" w:rsidP="0002640D">
      <w:pPr>
        <w:rPr>
          <w:rFonts w:asciiTheme="minorHAnsi" w:hAnsiTheme="minorHAnsi" w:cstheme="minorHAnsi"/>
          <w:sz w:val="24"/>
          <w:szCs w:val="24"/>
        </w:rPr>
      </w:pPr>
    </w:p>
    <w:p w14:paraId="738DC16C" w14:textId="77777777" w:rsidR="0002640D" w:rsidRPr="00E354A3" w:rsidRDefault="0002640D" w:rsidP="0002640D">
      <w:pPr>
        <w:rPr>
          <w:rFonts w:asciiTheme="minorHAnsi" w:hAnsiTheme="minorHAnsi" w:cstheme="minorHAnsi"/>
          <w:sz w:val="24"/>
          <w:szCs w:val="24"/>
        </w:rPr>
      </w:pPr>
    </w:p>
    <w:p w14:paraId="2042312A" w14:textId="77777777" w:rsidR="0002640D" w:rsidRPr="00E354A3" w:rsidRDefault="0002640D" w:rsidP="0002640D">
      <w:pPr>
        <w:rPr>
          <w:rFonts w:asciiTheme="minorHAnsi" w:hAnsiTheme="minorHAnsi" w:cstheme="minorHAnsi"/>
          <w:sz w:val="24"/>
          <w:szCs w:val="24"/>
        </w:rPr>
      </w:pPr>
    </w:p>
    <w:p w14:paraId="2664E583" w14:textId="77777777" w:rsidR="0002640D" w:rsidRPr="00E354A3" w:rsidRDefault="0002640D" w:rsidP="0002640D">
      <w:pPr>
        <w:rPr>
          <w:rFonts w:asciiTheme="minorHAnsi" w:hAnsiTheme="minorHAnsi" w:cstheme="minorHAnsi"/>
          <w:sz w:val="24"/>
          <w:szCs w:val="24"/>
        </w:rPr>
      </w:pPr>
    </w:p>
    <w:p w14:paraId="07C5907C" w14:textId="77777777" w:rsidR="0002640D" w:rsidRPr="00E354A3" w:rsidRDefault="0002640D" w:rsidP="0002640D">
      <w:pPr>
        <w:rPr>
          <w:rFonts w:asciiTheme="minorHAnsi" w:hAnsiTheme="minorHAnsi" w:cstheme="minorHAnsi"/>
          <w:sz w:val="24"/>
          <w:szCs w:val="24"/>
        </w:rPr>
      </w:pPr>
    </w:p>
    <w:p w14:paraId="414499DF" w14:textId="77777777" w:rsidR="00CF1F8D" w:rsidRPr="00E354A3" w:rsidRDefault="00CF1F8D" w:rsidP="0002640D">
      <w:pPr>
        <w:rPr>
          <w:rFonts w:asciiTheme="minorHAnsi" w:hAnsiTheme="minorHAnsi" w:cstheme="minorHAnsi"/>
          <w:sz w:val="24"/>
          <w:szCs w:val="24"/>
        </w:rPr>
      </w:pPr>
    </w:p>
    <w:p w14:paraId="7FCFDC05" w14:textId="77777777" w:rsidR="00CF1F8D" w:rsidRPr="00E354A3" w:rsidRDefault="00CF1F8D" w:rsidP="0002640D">
      <w:pPr>
        <w:rPr>
          <w:rFonts w:asciiTheme="minorHAnsi" w:hAnsiTheme="minorHAnsi" w:cstheme="minorHAnsi"/>
          <w:sz w:val="24"/>
          <w:szCs w:val="24"/>
        </w:rPr>
      </w:pPr>
    </w:p>
    <w:p w14:paraId="6438AE1D" w14:textId="77777777" w:rsidR="00CF1F8D" w:rsidRDefault="00CF1F8D" w:rsidP="0002640D">
      <w:pPr>
        <w:rPr>
          <w:rFonts w:asciiTheme="minorHAnsi" w:hAnsiTheme="minorHAnsi" w:cstheme="minorHAnsi"/>
          <w:sz w:val="24"/>
          <w:szCs w:val="24"/>
        </w:rPr>
      </w:pPr>
    </w:p>
    <w:p w14:paraId="6D7C89F1" w14:textId="77777777" w:rsidR="00B93257" w:rsidRDefault="00B93257" w:rsidP="0002640D">
      <w:pPr>
        <w:rPr>
          <w:rFonts w:asciiTheme="minorHAnsi" w:hAnsiTheme="minorHAnsi" w:cstheme="minorHAnsi"/>
          <w:sz w:val="24"/>
          <w:szCs w:val="24"/>
        </w:rPr>
      </w:pPr>
    </w:p>
    <w:p w14:paraId="5DC4C29B" w14:textId="77777777" w:rsidR="00B93257" w:rsidRDefault="00B93257" w:rsidP="0002640D">
      <w:pPr>
        <w:rPr>
          <w:rFonts w:asciiTheme="minorHAnsi" w:hAnsiTheme="minorHAnsi" w:cstheme="minorHAnsi"/>
          <w:sz w:val="24"/>
          <w:szCs w:val="24"/>
        </w:rPr>
      </w:pPr>
    </w:p>
    <w:p w14:paraId="606AAF6A" w14:textId="77777777" w:rsidR="00B93257" w:rsidRDefault="00B93257" w:rsidP="0002640D">
      <w:pPr>
        <w:rPr>
          <w:rFonts w:asciiTheme="minorHAnsi" w:hAnsiTheme="minorHAnsi" w:cstheme="minorHAnsi"/>
          <w:sz w:val="24"/>
          <w:szCs w:val="24"/>
        </w:rPr>
      </w:pPr>
    </w:p>
    <w:p w14:paraId="77D8600E" w14:textId="77777777" w:rsidR="00B93257" w:rsidRDefault="00B93257" w:rsidP="0002640D">
      <w:pPr>
        <w:rPr>
          <w:rFonts w:asciiTheme="minorHAnsi" w:hAnsiTheme="minorHAnsi" w:cstheme="minorHAnsi"/>
          <w:sz w:val="24"/>
          <w:szCs w:val="24"/>
        </w:rPr>
      </w:pPr>
    </w:p>
    <w:p w14:paraId="42E9DE2A" w14:textId="77777777" w:rsidR="00B93257" w:rsidRDefault="00B93257" w:rsidP="0002640D">
      <w:pPr>
        <w:rPr>
          <w:rFonts w:asciiTheme="minorHAnsi" w:hAnsiTheme="minorHAnsi" w:cstheme="minorHAnsi"/>
          <w:sz w:val="24"/>
          <w:szCs w:val="24"/>
        </w:rPr>
      </w:pPr>
    </w:p>
    <w:p w14:paraId="20FCCC73" w14:textId="77777777" w:rsidR="00B93257" w:rsidRPr="00E354A3" w:rsidRDefault="00B93257" w:rsidP="0002640D">
      <w:pPr>
        <w:rPr>
          <w:rFonts w:asciiTheme="minorHAnsi" w:hAnsiTheme="minorHAnsi" w:cstheme="minorHAnsi"/>
          <w:sz w:val="24"/>
          <w:szCs w:val="24"/>
        </w:rPr>
      </w:pPr>
    </w:p>
    <w:p w14:paraId="1D3C0D6E" w14:textId="77777777" w:rsidR="00CF1F8D" w:rsidRPr="00E354A3" w:rsidRDefault="00CF1F8D" w:rsidP="0002640D">
      <w:pPr>
        <w:rPr>
          <w:rFonts w:asciiTheme="minorHAnsi" w:hAnsiTheme="minorHAnsi" w:cstheme="minorHAnsi"/>
          <w:sz w:val="24"/>
          <w:szCs w:val="24"/>
        </w:rPr>
      </w:pPr>
    </w:p>
    <w:p w14:paraId="23DBEA89" w14:textId="77777777" w:rsidR="00CF1F8D" w:rsidRPr="00E354A3" w:rsidRDefault="00CF1F8D" w:rsidP="0002640D">
      <w:pPr>
        <w:rPr>
          <w:rFonts w:asciiTheme="minorHAnsi" w:hAnsiTheme="minorHAnsi" w:cstheme="minorHAnsi"/>
          <w:sz w:val="24"/>
          <w:szCs w:val="24"/>
        </w:rPr>
      </w:pPr>
    </w:p>
    <w:p w14:paraId="46C15EBD" w14:textId="77777777" w:rsidR="00027201" w:rsidRPr="00E354A3" w:rsidRDefault="00027201" w:rsidP="0002640D">
      <w:pPr>
        <w:rPr>
          <w:rFonts w:asciiTheme="minorHAnsi" w:hAnsiTheme="minorHAnsi" w:cstheme="minorHAnsi"/>
          <w:sz w:val="24"/>
          <w:szCs w:val="24"/>
        </w:rPr>
      </w:pPr>
    </w:p>
    <w:p w14:paraId="035C51C1" w14:textId="77777777" w:rsidR="0002640D" w:rsidRPr="00E354A3" w:rsidRDefault="0002640D" w:rsidP="00E354A3">
      <w:pPr>
        <w:jc w:val="both"/>
        <w:rPr>
          <w:rFonts w:asciiTheme="minorHAnsi" w:hAnsiTheme="minorHAnsi" w:cstheme="minorHAnsi"/>
          <w:sz w:val="24"/>
          <w:szCs w:val="24"/>
        </w:rPr>
      </w:pPr>
    </w:p>
    <w:p w14:paraId="07B90B78" w14:textId="77777777" w:rsidR="00B447DA" w:rsidRPr="00E354A3" w:rsidRDefault="006C322F" w:rsidP="00E354A3">
      <w:pPr>
        <w:spacing w:after="200" w:line="276" w:lineRule="auto"/>
        <w:jc w:val="both"/>
        <w:rPr>
          <w:rStyle w:val="Poudarek"/>
          <w:rFonts w:asciiTheme="minorHAnsi" w:hAnsiTheme="minorHAnsi" w:cstheme="minorHAnsi"/>
          <w:b w:val="0"/>
          <w:szCs w:val="28"/>
        </w:rPr>
      </w:pPr>
      <w:bookmarkStart w:id="16" w:name="_Toc417460443"/>
      <w:r w:rsidRPr="00E354A3">
        <w:rPr>
          <w:rFonts w:asciiTheme="minorHAnsi" w:eastAsia="Calibri" w:hAnsiTheme="minorHAnsi" w:cstheme="minorHAnsi"/>
          <w:b/>
          <w:color w:val="000000" w:themeColor="text1"/>
          <w:sz w:val="28"/>
          <w:szCs w:val="28"/>
        </w:rPr>
        <w:t>OBR</w:t>
      </w:r>
      <w:r w:rsidR="00AB4174" w:rsidRPr="00E354A3">
        <w:rPr>
          <w:rFonts w:asciiTheme="minorHAnsi" w:eastAsia="Calibri" w:hAnsiTheme="minorHAnsi" w:cstheme="minorHAnsi"/>
          <w:b/>
          <w:color w:val="000000" w:themeColor="text1"/>
          <w:sz w:val="28"/>
          <w:szCs w:val="28"/>
        </w:rPr>
        <w:t>.</w:t>
      </w:r>
      <w:r w:rsidRPr="00E354A3">
        <w:rPr>
          <w:rFonts w:asciiTheme="minorHAnsi" w:eastAsia="Calibri" w:hAnsiTheme="minorHAnsi" w:cstheme="minorHAnsi"/>
          <w:b/>
          <w:color w:val="000000" w:themeColor="text1"/>
          <w:sz w:val="28"/>
          <w:szCs w:val="28"/>
        </w:rPr>
        <w:t xml:space="preserve"> </w:t>
      </w:r>
      <w:r w:rsidR="00FD4F54" w:rsidRPr="00E354A3">
        <w:rPr>
          <w:rFonts w:asciiTheme="minorHAnsi" w:eastAsia="Calibri" w:hAnsiTheme="minorHAnsi" w:cstheme="minorHAnsi"/>
          <w:b/>
          <w:color w:val="000000" w:themeColor="text1"/>
          <w:sz w:val="28"/>
          <w:szCs w:val="28"/>
        </w:rPr>
        <w:t>8</w:t>
      </w:r>
      <w:r w:rsidR="00B447DA" w:rsidRPr="00E354A3">
        <w:rPr>
          <w:rStyle w:val="Poudarek"/>
          <w:rFonts w:asciiTheme="minorHAnsi" w:hAnsiTheme="minorHAnsi" w:cstheme="minorHAnsi"/>
          <w:b w:val="0"/>
          <w:szCs w:val="28"/>
        </w:rPr>
        <w:t xml:space="preserve"> </w:t>
      </w:r>
      <w:r w:rsidR="00B447DA" w:rsidRPr="00E354A3">
        <w:rPr>
          <w:rStyle w:val="Poudarek"/>
          <w:rFonts w:asciiTheme="minorHAnsi" w:hAnsiTheme="minorHAnsi" w:cstheme="minorHAnsi"/>
          <w:b w:val="0"/>
          <w:szCs w:val="28"/>
        </w:rPr>
        <w:tab/>
      </w:r>
      <w:r w:rsidR="00B447DA" w:rsidRPr="00E354A3">
        <w:rPr>
          <w:rStyle w:val="Poudarek"/>
          <w:rFonts w:asciiTheme="minorHAnsi" w:hAnsiTheme="minorHAnsi" w:cstheme="minorHAnsi"/>
          <w:szCs w:val="28"/>
        </w:rPr>
        <w:t>PODATKI O POOBLAŠČENCU ZA VROČANJE</w:t>
      </w:r>
      <w:r w:rsidR="00B447DA" w:rsidRPr="00E354A3">
        <w:rPr>
          <w:rStyle w:val="Poudarek"/>
          <w:rFonts w:asciiTheme="minorHAnsi" w:hAnsiTheme="minorHAnsi" w:cstheme="minorHAnsi"/>
          <w:b w:val="0"/>
          <w:szCs w:val="28"/>
        </w:rPr>
        <w:t xml:space="preserve"> </w:t>
      </w:r>
    </w:p>
    <w:p w14:paraId="60F9B077" w14:textId="77777777" w:rsidR="006C322F" w:rsidRPr="00E354A3" w:rsidRDefault="00B447DA" w:rsidP="00E354A3">
      <w:pPr>
        <w:pStyle w:val="Naslov1"/>
        <w:tabs>
          <w:tab w:val="left" w:pos="6165"/>
        </w:tabs>
        <w:ind w:left="360" w:hanging="360"/>
        <w:jc w:val="both"/>
        <w:rPr>
          <w:rFonts w:asciiTheme="minorHAnsi" w:eastAsia="Calibri" w:hAnsiTheme="minorHAnsi" w:cstheme="minorHAnsi"/>
          <w:color w:val="000000" w:themeColor="text1"/>
          <w:sz w:val="24"/>
          <w:szCs w:val="24"/>
        </w:rPr>
      </w:pPr>
      <w:r w:rsidRPr="00E354A3">
        <w:rPr>
          <w:rFonts w:asciiTheme="minorHAnsi" w:eastAsia="Calibri" w:hAnsiTheme="minorHAnsi" w:cstheme="minorHAnsi"/>
          <w:color w:val="000000" w:themeColor="text1"/>
          <w:sz w:val="24"/>
          <w:szCs w:val="24"/>
        </w:rPr>
        <w:tab/>
      </w:r>
      <w:r w:rsidRPr="00E354A3">
        <w:rPr>
          <w:rFonts w:asciiTheme="minorHAnsi" w:eastAsia="Calibri" w:hAnsiTheme="minorHAnsi" w:cstheme="minorHAnsi"/>
          <w:color w:val="000000" w:themeColor="text1"/>
          <w:sz w:val="24"/>
          <w:szCs w:val="24"/>
        </w:rPr>
        <w:tab/>
      </w:r>
    </w:p>
    <w:p w14:paraId="65F3B612" w14:textId="77777777" w:rsidR="006C322F" w:rsidRPr="00E354A3" w:rsidRDefault="006C322F" w:rsidP="00E354A3">
      <w:pPr>
        <w:jc w:val="both"/>
        <w:rPr>
          <w:rFonts w:asciiTheme="minorHAnsi" w:hAnsiTheme="minorHAnsi" w:cstheme="minorHAnsi"/>
          <w:sz w:val="24"/>
          <w:szCs w:val="24"/>
        </w:rPr>
      </w:pPr>
    </w:p>
    <w:p w14:paraId="519CBF82" w14:textId="77777777" w:rsidR="006C322F" w:rsidRPr="00E354A3" w:rsidRDefault="006C322F" w:rsidP="00E354A3">
      <w:pPr>
        <w:jc w:val="both"/>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2C3BAA" w14:paraId="6F5BB0AC"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56BB872" w14:textId="77777777" w:rsidR="006C322F" w:rsidRPr="00E354A3" w:rsidRDefault="006C322F" w:rsidP="00E354A3">
            <w:pPr>
              <w:jc w:val="both"/>
              <w:rPr>
                <w:rFonts w:asciiTheme="minorHAnsi" w:hAnsiTheme="minorHAnsi" w:cstheme="minorHAnsi"/>
                <w:sz w:val="24"/>
                <w:szCs w:val="24"/>
              </w:rPr>
            </w:pPr>
            <w:r w:rsidRPr="00E354A3">
              <w:rPr>
                <w:rFonts w:asciiTheme="minorHAnsi" w:hAnsiTheme="minorHAnsi" w:cs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08F9534" w14:textId="77777777" w:rsidR="006C322F" w:rsidRPr="00E354A3" w:rsidRDefault="006C322F" w:rsidP="00E354A3">
            <w:pPr>
              <w:jc w:val="both"/>
              <w:rPr>
                <w:rFonts w:asciiTheme="minorHAnsi" w:hAnsiTheme="minorHAnsi" w:cstheme="minorHAnsi"/>
                <w:sz w:val="24"/>
                <w:szCs w:val="24"/>
              </w:rPr>
            </w:pPr>
          </w:p>
        </w:tc>
      </w:tr>
      <w:tr w:rsidR="006C322F" w:rsidRPr="002C3BAA" w14:paraId="53D20725"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B95ACF3" w14:textId="77777777" w:rsidR="006C322F" w:rsidRPr="002C3BAA" w:rsidRDefault="006C322F" w:rsidP="00E354A3">
            <w:pPr>
              <w:jc w:val="both"/>
              <w:rPr>
                <w:rFonts w:asciiTheme="minorHAnsi" w:hAnsiTheme="minorHAnsi" w:cstheme="minorHAnsi"/>
                <w:sz w:val="24"/>
                <w:szCs w:val="24"/>
              </w:rPr>
            </w:pPr>
            <w:r w:rsidRPr="002C3BAA">
              <w:rPr>
                <w:rFonts w:asciiTheme="minorHAnsi" w:hAnsiTheme="minorHAnsi" w:cs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818A080" w14:textId="77777777" w:rsidR="006C322F" w:rsidRPr="002C3BAA" w:rsidRDefault="006C322F" w:rsidP="00E354A3">
            <w:pPr>
              <w:jc w:val="both"/>
              <w:rPr>
                <w:rFonts w:asciiTheme="minorHAnsi" w:hAnsiTheme="minorHAnsi" w:cstheme="minorHAnsi"/>
                <w:sz w:val="24"/>
                <w:szCs w:val="24"/>
              </w:rPr>
            </w:pPr>
          </w:p>
        </w:tc>
      </w:tr>
      <w:tr w:rsidR="006C322F" w:rsidRPr="002C3BAA" w14:paraId="47723379"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3B68FC92" w14:textId="77777777" w:rsidR="006C322F" w:rsidRPr="002C3BAA" w:rsidRDefault="006C322F" w:rsidP="00E354A3">
            <w:pPr>
              <w:jc w:val="both"/>
              <w:rPr>
                <w:rFonts w:asciiTheme="minorHAnsi" w:hAnsiTheme="minorHAnsi" w:cstheme="minorHAnsi"/>
                <w:sz w:val="24"/>
                <w:szCs w:val="24"/>
              </w:rPr>
            </w:pPr>
            <w:r w:rsidRPr="002C3BAA">
              <w:rPr>
                <w:rFonts w:asciiTheme="minorHAnsi" w:hAnsiTheme="minorHAnsi" w:cs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45AE369E" w14:textId="77777777" w:rsidR="006C322F" w:rsidRPr="002C3BAA" w:rsidRDefault="006C322F" w:rsidP="00E354A3">
            <w:pPr>
              <w:jc w:val="both"/>
              <w:rPr>
                <w:rFonts w:asciiTheme="minorHAnsi" w:hAnsiTheme="minorHAnsi" w:cstheme="minorHAnsi"/>
                <w:sz w:val="24"/>
                <w:szCs w:val="24"/>
              </w:rPr>
            </w:pPr>
          </w:p>
        </w:tc>
      </w:tr>
      <w:tr w:rsidR="006C322F" w:rsidRPr="002C3BAA" w14:paraId="686A245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32D8E44" w14:textId="77777777" w:rsidR="006C322F" w:rsidRPr="002C3BAA" w:rsidRDefault="006C322F" w:rsidP="00E354A3">
            <w:pPr>
              <w:jc w:val="both"/>
              <w:rPr>
                <w:rFonts w:asciiTheme="minorHAnsi" w:hAnsiTheme="minorHAnsi" w:cstheme="minorHAnsi"/>
                <w:sz w:val="24"/>
                <w:szCs w:val="24"/>
              </w:rPr>
            </w:pPr>
            <w:r w:rsidRPr="002C3BAA">
              <w:rPr>
                <w:rFonts w:asciiTheme="minorHAnsi" w:hAnsiTheme="minorHAnsi" w:cs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05B76A00" w14:textId="77777777" w:rsidR="006C322F" w:rsidRPr="002C3BAA" w:rsidRDefault="006C322F" w:rsidP="00E354A3">
            <w:pPr>
              <w:jc w:val="both"/>
              <w:rPr>
                <w:rFonts w:asciiTheme="minorHAnsi" w:hAnsiTheme="minorHAnsi" w:cstheme="minorHAnsi"/>
                <w:sz w:val="24"/>
                <w:szCs w:val="24"/>
              </w:rPr>
            </w:pPr>
          </w:p>
        </w:tc>
      </w:tr>
      <w:tr w:rsidR="006C322F" w:rsidRPr="002C3BAA" w14:paraId="62F8F3C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B002F9A" w14:textId="77777777" w:rsidR="006C322F" w:rsidRPr="002C3BAA" w:rsidRDefault="006C322F" w:rsidP="00E354A3">
            <w:pPr>
              <w:jc w:val="both"/>
              <w:rPr>
                <w:rFonts w:asciiTheme="minorHAnsi" w:hAnsiTheme="minorHAnsi" w:cstheme="minorHAnsi"/>
                <w:sz w:val="24"/>
                <w:szCs w:val="24"/>
              </w:rPr>
            </w:pPr>
            <w:r w:rsidRPr="002C3BAA">
              <w:rPr>
                <w:rFonts w:asciiTheme="minorHAnsi" w:hAnsiTheme="minorHAnsi" w:cs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612EFEFC" w14:textId="77777777" w:rsidR="006C322F" w:rsidRPr="002C3BAA" w:rsidRDefault="006C322F" w:rsidP="00E354A3">
            <w:pPr>
              <w:jc w:val="both"/>
              <w:rPr>
                <w:rFonts w:asciiTheme="minorHAnsi" w:hAnsiTheme="minorHAnsi" w:cstheme="minorHAnsi"/>
                <w:sz w:val="24"/>
                <w:szCs w:val="24"/>
              </w:rPr>
            </w:pPr>
          </w:p>
        </w:tc>
      </w:tr>
      <w:tr w:rsidR="006C322F" w:rsidRPr="002C3BAA" w14:paraId="1790A0F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3ADA251" w14:textId="77777777" w:rsidR="006C322F" w:rsidRPr="002C3BAA" w:rsidRDefault="006C322F" w:rsidP="00E354A3">
            <w:pPr>
              <w:jc w:val="both"/>
              <w:rPr>
                <w:rFonts w:asciiTheme="minorHAnsi" w:hAnsiTheme="minorHAnsi" w:cstheme="minorHAnsi"/>
                <w:sz w:val="24"/>
                <w:szCs w:val="24"/>
              </w:rPr>
            </w:pPr>
            <w:r w:rsidRPr="002C3BAA">
              <w:rPr>
                <w:rFonts w:asciiTheme="minorHAnsi" w:hAnsiTheme="minorHAnsi" w:cs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3738C2A9" w14:textId="77777777" w:rsidR="006C322F" w:rsidRPr="002C3BAA" w:rsidRDefault="006C322F" w:rsidP="00E354A3">
            <w:pPr>
              <w:jc w:val="both"/>
              <w:rPr>
                <w:rFonts w:asciiTheme="minorHAnsi" w:hAnsiTheme="minorHAnsi" w:cstheme="minorHAnsi"/>
                <w:sz w:val="24"/>
                <w:szCs w:val="24"/>
              </w:rPr>
            </w:pPr>
          </w:p>
        </w:tc>
      </w:tr>
    </w:tbl>
    <w:p w14:paraId="227B0556" w14:textId="77777777" w:rsidR="006C322F" w:rsidRPr="002C3BAA" w:rsidRDefault="006C322F" w:rsidP="00E354A3">
      <w:pPr>
        <w:jc w:val="both"/>
        <w:rPr>
          <w:rFonts w:asciiTheme="minorHAnsi" w:hAnsiTheme="minorHAnsi" w:cstheme="minorHAnsi"/>
          <w:sz w:val="24"/>
          <w:szCs w:val="24"/>
        </w:rPr>
      </w:pPr>
    </w:p>
    <w:p w14:paraId="6488682A" w14:textId="77777777" w:rsidR="006C322F" w:rsidRPr="002C3BAA" w:rsidRDefault="006C322F" w:rsidP="00E354A3">
      <w:pPr>
        <w:jc w:val="both"/>
        <w:rPr>
          <w:rFonts w:asciiTheme="minorHAnsi" w:hAnsiTheme="minorHAnsi" w:cstheme="minorHAnsi"/>
          <w:sz w:val="24"/>
          <w:szCs w:val="24"/>
        </w:rPr>
      </w:pPr>
    </w:p>
    <w:p w14:paraId="60110EBD" w14:textId="77777777" w:rsidR="006C322F" w:rsidRPr="002C3BAA" w:rsidRDefault="006C322F" w:rsidP="00E354A3">
      <w:pPr>
        <w:jc w:val="both"/>
        <w:rPr>
          <w:rFonts w:asciiTheme="minorHAnsi" w:hAnsiTheme="minorHAnsi" w:cstheme="minorHAnsi"/>
          <w:sz w:val="24"/>
          <w:szCs w:val="24"/>
        </w:rPr>
      </w:pPr>
    </w:p>
    <w:tbl>
      <w:tblPr>
        <w:tblW w:w="0" w:type="auto"/>
        <w:tblLayout w:type="fixed"/>
        <w:tblLook w:val="04A0" w:firstRow="1" w:lastRow="0" w:firstColumn="1" w:lastColumn="0" w:noHBand="0" w:noVBand="1"/>
      </w:tblPr>
      <w:tblGrid>
        <w:gridCol w:w="5495"/>
        <w:gridCol w:w="4127"/>
      </w:tblGrid>
      <w:tr w:rsidR="006C322F" w:rsidRPr="002C3BAA" w14:paraId="50311021" w14:textId="77777777" w:rsidTr="00A82CA7">
        <w:tc>
          <w:tcPr>
            <w:tcW w:w="5495" w:type="dxa"/>
          </w:tcPr>
          <w:p w14:paraId="096F4FB1" w14:textId="77777777" w:rsidR="006C322F" w:rsidRPr="00B40405" w:rsidRDefault="006C322F" w:rsidP="00E354A3">
            <w:pPr>
              <w:jc w:val="both"/>
              <w:rPr>
                <w:rFonts w:asciiTheme="minorHAnsi" w:hAnsiTheme="minorHAnsi" w:cstheme="minorHAnsi"/>
                <w:sz w:val="24"/>
                <w:szCs w:val="24"/>
              </w:rPr>
            </w:pPr>
          </w:p>
        </w:tc>
        <w:tc>
          <w:tcPr>
            <w:tcW w:w="4127" w:type="dxa"/>
          </w:tcPr>
          <w:p w14:paraId="0E50E36A" w14:textId="77777777" w:rsidR="006C322F" w:rsidRPr="00E354A3" w:rsidRDefault="006C322F" w:rsidP="00E354A3">
            <w:pPr>
              <w:jc w:val="both"/>
              <w:rPr>
                <w:rFonts w:asciiTheme="minorHAnsi" w:hAnsiTheme="minorHAnsi" w:cstheme="minorHAnsi"/>
                <w:sz w:val="24"/>
                <w:szCs w:val="24"/>
              </w:rPr>
            </w:pPr>
          </w:p>
        </w:tc>
      </w:tr>
      <w:tr w:rsidR="006C322F" w:rsidRPr="002C3BAA" w14:paraId="4780850A" w14:textId="77777777" w:rsidTr="006C322F">
        <w:tc>
          <w:tcPr>
            <w:tcW w:w="5495" w:type="dxa"/>
          </w:tcPr>
          <w:p w14:paraId="0544ABCA" w14:textId="77777777" w:rsidR="006C322F" w:rsidRPr="002C3BAA" w:rsidRDefault="006C322F" w:rsidP="00E354A3">
            <w:pPr>
              <w:jc w:val="both"/>
              <w:rPr>
                <w:rFonts w:asciiTheme="minorHAnsi" w:hAnsiTheme="minorHAnsi" w:cstheme="minorHAnsi"/>
                <w:sz w:val="24"/>
                <w:szCs w:val="24"/>
              </w:rPr>
            </w:pPr>
          </w:p>
        </w:tc>
        <w:tc>
          <w:tcPr>
            <w:tcW w:w="4127" w:type="dxa"/>
          </w:tcPr>
          <w:p w14:paraId="367F2A24" w14:textId="77777777" w:rsidR="006C322F" w:rsidRPr="002C3BAA" w:rsidRDefault="006C322F" w:rsidP="00E354A3">
            <w:pPr>
              <w:jc w:val="both"/>
              <w:rPr>
                <w:rFonts w:asciiTheme="minorHAnsi" w:hAnsiTheme="minorHAnsi" w:cstheme="minorHAnsi"/>
                <w:sz w:val="24"/>
                <w:szCs w:val="24"/>
              </w:rPr>
            </w:pPr>
          </w:p>
        </w:tc>
      </w:tr>
    </w:tbl>
    <w:p w14:paraId="287CA1EF" w14:textId="77777777" w:rsidR="006C322F" w:rsidRPr="002C3BAA" w:rsidRDefault="006C322F" w:rsidP="00E354A3">
      <w:pPr>
        <w:jc w:val="both"/>
        <w:rPr>
          <w:rFonts w:asciiTheme="minorHAnsi" w:hAnsiTheme="minorHAnsi" w:cstheme="minorHAnsi"/>
          <w:sz w:val="24"/>
          <w:szCs w:val="24"/>
        </w:rPr>
      </w:pPr>
    </w:p>
    <w:p w14:paraId="505D045F" w14:textId="77777777" w:rsidR="006C322F" w:rsidRPr="002C3BAA" w:rsidRDefault="006C322F" w:rsidP="00E354A3">
      <w:pPr>
        <w:pStyle w:val="Naslov1"/>
        <w:ind w:left="360" w:hanging="360"/>
        <w:jc w:val="both"/>
        <w:rPr>
          <w:rFonts w:asciiTheme="minorHAnsi" w:hAnsiTheme="minorHAnsi" w:cstheme="minorHAnsi"/>
          <w:color w:val="000000"/>
          <w:sz w:val="24"/>
          <w:szCs w:val="24"/>
        </w:rPr>
      </w:pPr>
    </w:p>
    <w:p w14:paraId="1B7D9358" w14:textId="77777777" w:rsidR="006C322F" w:rsidRPr="002C3BAA" w:rsidRDefault="006C322F" w:rsidP="00E354A3">
      <w:pPr>
        <w:pStyle w:val="Naslov1"/>
        <w:ind w:left="360" w:hanging="360"/>
        <w:jc w:val="both"/>
        <w:rPr>
          <w:rFonts w:asciiTheme="minorHAnsi" w:hAnsiTheme="minorHAnsi" w:cstheme="minorHAnsi"/>
          <w:color w:val="000000"/>
          <w:sz w:val="24"/>
          <w:szCs w:val="24"/>
        </w:rPr>
      </w:pPr>
    </w:p>
    <w:p w14:paraId="3B8A60D9" w14:textId="77777777" w:rsidR="006C322F" w:rsidRPr="00B40405" w:rsidRDefault="006C322F" w:rsidP="00E354A3">
      <w:pPr>
        <w:pStyle w:val="Naslov1"/>
        <w:ind w:left="360" w:hanging="360"/>
        <w:jc w:val="both"/>
        <w:rPr>
          <w:rFonts w:asciiTheme="minorHAnsi" w:hAnsiTheme="minorHAnsi" w:cstheme="minorHAnsi"/>
          <w:color w:val="000000"/>
          <w:sz w:val="24"/>
          <w:szCs w:val="24"/>
        </w:rPr>
      </w:pPr>
    </w:p>
    <w:p w14:paraId="46B2426B" w14:textId="77777777" w:rsidR="009A10AB" w:rsidRDefault="009A10AB" w:rsidP="00E354A3">
      <w:pPr>
        <w:pStyle w:val="Naslov1"/>
        <w:ind w:left="360" w:hanging="360"/>
        <w:jc w:val="both"/>
        <w:rPr>
          <w:rFonts w:asciiTheme="minorHAnsi" w:hAnsiTheme="minorHAnsi" w:cstheme="minorHAnsi"/>
          <w:color w:val="000000"/>
          <w:sz w:val="24"/>
          <w:szCs w:val="24"/>
        </w:rPr>
      </w:pPr>
    </w:p>
    <w:p w14:paraId="63B2A4DE" w14:textId="77777777" w:rsidR="003038E5" w:rsidRDefault="003038E5" w:rsidP="00E354A3">
      <w:pPr>
        <w:pStyle w:val="Naslov1"/>
        <w:ind w:left="360" w:hanging="360"/>
        <w:jc w:val="both"/>
        <w:rPr>
          <w:rFonts w:asciiTheme="minorHAnsi" w:hAnsiTheme="minorHAnsi" w:cstheme="minorHAnsi"/>
          <w:color w:val="000000"/>
          <w:sz w:val="24"/>
          <w:szCs w:val="24"/>
        </w:rPr>
      </w:pPr>
    </w:p>
    <w:p w14:paraId="5AB0CB50" w14:textId="77777777" w:rsidR="003038E5" w:rsidRDefault="003038E5" w:rsidP="00E354A3">
      <w:pPr>
        <w:pStyle w:val="Naslov1"/>
        <w:ind w:left="360" w:hanging="360"/>
        <w:jc w:val="both"/>
        <w:rPr>
          <w:rFonts w:asciiTheme="minorHAnsi" w:hAnsiTheme="minorHAnsi" w:cstheme="minorHAnsi"/>
          <w:color w:val="000000"/>
          <w:sz w:val="24"/>
          <w:szCs w:val="24"/>
        </w:rPr>
      </w:pPr>
    </w:p>
    <w:p w14:paraId="53E0E27E" w14:textId="77777777" w:rsidR="003038E5" w:rsidRDefault="003038E5" w:rsidP="00E354A3">
      <w:pPr>
        <w:pStyle w:val="Naslov1"/>
        <w:ind w:left="360" w:hanging="360"/>
        <w:jc w:val="both"/>
        <w:rPr>
          <w:rFonts w:asciiTheme="minorHAnsi" w:hAnsiTheme="minorHAnsi" w:cstheme="minorHAnsi"/>
          <w:color w:val="000000"/>
          <w:sz w:val="24"/>
          <w:szCs w:val="24"/>
        </w:rPr>
      </w:pPr>
    </w:p>
    <w:p w14:paraId="2D73C737" w14:textId="77777777" w:rsidR="003038E5" w:rsidRDefault="003038E5" w:rsidP="00E354A3">
      <w:pPr>
        <w:pStyle w:val="Naslov1"/>
        <w:ind w:left="360" w:hanging="360"/>
        <w:jc w:val="both"/>
        <w:rPr>
          <w:rFonts w:asciiTheme="minorHAnsi" w:hAnsiTheme="minorHAnsi" w:cstheme="minorHAnsi"/>
          <w:color w:val="000000"/>
          <w:sz w:val="24"/>
          <w:szCs w:val="24"/>
        </w:rPr>
      </w:pPr>
    </w:p>
    <w:p w14:paraId="33EFBC89" w14:textId="77777777" w:rsidR="003038E5" w:rsidRDefault="003038E5" w:rsidP="00E354A3">
      <w:pPr>
        <w:pStyle w:val="Naslov1"/>
        <w:ind w:left="360" w:hanging="360"/>
        <w:jc w:val="both"/>
        <w:rPr>
          <w:rFonts w:asciiTheme="minorHAnsi" w:hAnsiTheme="minorHAnsi" w:cstheme="minorHAnsi"/>
          <w:color w:val="000000"/>
          <w:sz w:val="24"/>
          <w:szCs w:val="24"/>
        </w:rPr>
      </w:pPr>
    </w:p>
    <w:p w14:paraId="07759CAD" w14:textId="77777777" w:rsidR="009F610B" w:rsidRDefault="009F610B" w:rsidP="00E354A3">
      <w:pPr>
        <w:pStyle w:val="Naslov1"/>
        <w:ind w:left="360" w:hanging="360"/>
        <w:jc w:val="both"/>
        <w:rPr>
          <w:rFonts w:asciiTheme="minorHAnsi" w:hAnsiTheme="minorHAnsi" w:cstheme="minorHAnsi"/>
          <w:color w:val="000000"/>
          <w:sz w:val="24"/>
          <w:szCs w:val="24"/>
        </w:rPr>
      </w:pPr>
    </w:p>
    <w:tbl>
      <w:tblPr>
        <w:tblW w:w="13444" w:type="dxa"/>
        <w:tblLayout w:type="fixed"/>
        <w:tblLook w:val="04A0" w:firstRow="1" w:lastRow="0" w:firstColumn="1" w:lastColumn="0" w:noHBand="0" w:noVBand="1"/>
      </w:tblPr>
      <w:tblGrid>
        <w:gridCol w:w="9923"/>
        <w:gridCol w:w="3521"/>
      </w:tblGrid>
      <w:tr w:rsidR="003038E5" w14:paraId="0D1494FC" w14:textId="77777777" w:rsidTr="00B0360C">
        <w:trPr>
          <w:trHeight w:val="70"/>
        </w:trPr>
        <w:tc>
          <w:tcPr>
            <w:tcW w:w="9923" w:type="dxa"/>
          </w:tcPr>
          <w:tbl>
            <w:tblPr>
              <w:tblW w:w="9464" w:type="dxa"/>
              <w:tblLayout w:type="fixed"/>
              <w:tblLook w:val="01E0" w:firstRow="1" w:lastRow="1" w:firstColumn="1" w:lastColumn="1" w:noHBand="0" w:noVBand="0"/>
            </w:tblPr>
            <w:tblGrid>
              <w:gridCol w:w="9464"/>
            </w:tblGrid>
            <w:tr w:rsidR="003038E5" w:rsidRPr="00B517CB" w14:paraId="2E4DE13C" w14:textId="77777777" w:rsidTr="00B0360C">
              <w:tc>
                <w:tcPr>
                  <w:tcW w:w="9464" w:type="dxa"/>
                </w:tcPr>
                <w:p w14:paraId="4FBE2ADA" w14:textId="4617CAB5" w:rsidR="003038E5" w:rsidRPr="00D34F5F" w:rsidRDefault="003038E5" w:rsidP="00B0360C">
                  <w:pPr>
                    <w:pStyle w:val="Glava"/>
                    <w:tabs>
                      <w:tab w:val="clear" w:pos="4536"/>
                      <w:tab w:val="clear" w:pos="9072"/>
                    </w:tabs>
                    <w:ind w:right="-1"/>
                    <w:rPr>
                      <w:rFonts w:cs="Arial"/>
                      <w:b/>
                      <w:bCs/>
                      <w:sz w:val="28"/>
                      <w:szCs w:val="28"/>
                    </w:rPr>
                  </w:pPr>
                  <w:r>
                    <w:rPr>
                      <w:rFonts w:cs="Arial"/>
                      <w:b/>
                      <w:sz w:val="28"/>
                      <w:szCs w:val="28"/>
                    </w:rPr>
                    <w:lastRenderedPageBreak/>
                    <w:t>O</w:t>
                  </w:r>
                  <w:r w:rsidRPr="0005376E">
                    <w:rPr>
                      <w:rFonts w:cs="Arial"/>
                      <w:b/>
                      <w:sz w:val="28"/>
                      <w:szCs w:val="28"/>
                    </w:rPr>
                    <w:t xml:space="preserve">BR. </w:t>
                  </w:r>
                  <w:r w:rsidR="00676EDD">
                    <w:rPr>
                      <w:rFonts w:cs="Arial"/>
                      <w:b/>
                      <w:sz w:val="28"/>
                      <w:szCs w:val="28"/>
                    </w:rPr>
                    <w:t>9</w:t>
                  </w:r>
                  <w:r w:rsidRPr="0005376E">
                    <w:rPr>
                      <w:rFonts w:cs="Arial"/>
                      <w:sz w:val="28"/>
                      <w:szCs w:val="28"/>
                    </w:rPr>
                    <w:t xml:space="preserve">       </w:t>
                  </w:r>
                  <w:r w:rsidRPr="00D34F5F">
                    <w:rPr>
                      <w:rFonts w:cs="Arial"/>
                      <w:b/>
                      <w:bCs/>
                      <w:sz w:val="28"/>
                      <w:szCs w:val="28"/>
                    </w:rPr>
                    <w:t xml:space="preserve">VZOREC: MENIČNA IZJAVA ZA ODPRAVO NAPAK V GARANCIJSKI </w:t>
                  </w:r>
                </w:p>
                <w:p w14:paraId="4D7ECEFA" w14:textId="77777777" w:rsidR="003038E5" w:rsidRPr="0005376E" w:rsidRDefault="003038E5" w:rsidP="00B0360C">
                  <w:pPr>
                    <w:pStyle w:val="Glava"/>
                    <w:tabs>
                      <w:tab w:val="clear" w:pos="4536"/>
                      <w:tab w:val="clear" w:pos="9072"/>
                    </w:tabs>
                    <w:ind w:right="-1"/>
                    <w:rPr>
                      <w:rFonts w:cs="Arial"/>
                      <w:b/>
                      <w:bCs/>
                      <w:sz w:val="28"/>
                      <w:szCs w:val="28"/>
                    </w:rPr>
                  </w:pPr>
                  <w:r w:rsidRPr="00D34F5F">
                    <w:rPr>
                      <w:rFonts w:cs="Arial"/>
                      <w:b/>
                      <w:bCs/>
                      <w:sz w:val="28"/>
                      <w:szCs w:val="28"/>
                    </w:rPr>
                    <w:t xml:space="preserve">                   DOBI</w:t>
                  </w:r>
                  <w:r w:rsidRPr="0005376E">
                    <w:rPr>
                      <w:rFonts w:cs="Arial"/>
                      <w:b/>
                      <w:bCs/>
                      <w:sz w:val="28"/>
                      <w:szCs w:val="28"/>
                    </w:rPr>
                    <w:tab/>
                  </w:r>
                </w:p>
                <w:p w14:paraId="14D7283C" w14:textId="77777777" w:rsidR="003038E5" w:rsidRPr="0005376E" w:rsidRDefault="003038E5" w:rsidP="00B0360C">
                  <w:pPr>
                    <w:ind w:right="-1"/>
                    <w:jc w:val="both"/>
                    <w:rPr>
                      <w:rFonts w:asciiTheme="minorHAnsi" w:hAnsiTheme="minorHAnsi"/>
                      <w:sz w:val="24"/>
                      <w:szCs w:val="24"/>
                    </w:rPr>
                  </w:pPr>
                </w:p>
                <w:p w14:paraId="1D2F505A" w14:textId="77777777" w:rsidR="003038E5" w:rsidRPr="0005376E" w:rsidRDefault="003038E5" w:rsidP="00B0360C">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___________________________</w:t>
                  </w:r>
                </w:p>
                <w:p w14:paraId="3B2A5C45" w14:textId="77777777" w:rsidR="003038E5" w:rsidRPr="0005376E" w:rsidRDefault="003038E5" w:rsidP="00B0360C">
                  <w:pPr>
                    <w:numPr>
                      <w:ilvl w:val="12"/>
                      <w:numId w:val="0"/>
                    </w:numPr>
                    <w:tabs>
                      <w:tab w:val="left" w:pos="5954"/>
                    </w:tabs>
                    <w:ind w:right="-1"/>
                    <w:rPr>
                      <w:rFonts w:asciiTheme="minorHAnsi" w:hAnsiTheme="minorHAnsi"/>
                      <w:sz w:val="24"/>
                      <w:szCs w:val="24"/>
                    </w:rPr>
                  </w:pPr>
                  <w:r w:rsidRPr="0005376E">
                    <w:rPr>
                      <w:rFonts w:asciiTheme="minorHAnsi" w:hAnsiTheme="minorHAnsi"/>
                      <w:sz w:val="24"/>
                      <w:szCs w:val="24"/>
                    </w:rPr>
                    <w:t xml:space="preserve">           (izdajatelj menice)</w:t>
                  </w:r>
                </w:p>
                <w:p w14:paraId="63229928" w14:textId="77777777" w:rsidR="003038E5" w:rsidRPr="0005376E" w:rsidRDefault="003038E5" w:rsidP="00B0360C">
                  <w:pPr>
                    <w:numPr>
                      <w:ilvl w:val="12"/>
                      <w:numId w:val="0"/>
                    </w:numPr>
                    <w:tabs>
                      <w:tab w:val="left" w:pos="5954"/>
                    </w:tabs>
                    <w:ind w:right="-1"/>
                    <w:rPr>
                      <w:rFonts w:asciiTheme="minorHAnsi" w:hAnsiTheme="minorHAnsi"/>
                      <w:sz w:val="24"/>
                      <w:szCs w:val="24"/>
                    </w:rPr>
                  </w:pPr>
                </w:p>
                <w:p w14:paraId="415A886B" w14:textId="77777777" w:rsidR="003038E5" w:rsidRPr="0005376E" w:rsidRDefault="003038E5" w:rsidP="00B0360C">
                  <w:pPr>
                    <w:numPr>
                      <w:ilvl w:val="12"/>
                      <w:numId w:val="0"/>
                    </w:numPr>
                    <w:tabs>
                      <w:tab w:val="left" w:pos="5954"/>
                    </w:tabs>
                    <w:ind w:right="-1"/>
                    <w:jc w:val="center"/>
                    <w:rPr>
                      <w:rFonts w:asciiTheme="minorHAnsi" w:hAnsiTheme="minorHAnsi"/>
                      <w:b/>
                      <w:bCs/>
                      <w:sz w:val="24"/>
                      <w:szCs w:val="24"/>
                    </w:rPr>
                  </w:pPr>
                  <w:r w:rsidRPr="0005376E">
                    <w:rPr>
                      <w:rFonts w:asciiTheme="minorHAnsi" w:hAnsiTheme="minorHAnsi"/>
                      <w:b/>
                      <w:bCs/>
                      <w:sz w:val="24"/>
                      <w:szCs w:val="24"/>
                    </w:rPr>
                    <w:t>MENIČNA IZJAVA</w:t>
                  </w:r>
                </w:p>
                <w:p w14:paraId="4930587F" w14:textId="77777777" w:rsidR="003038E5" w:rsidRPr="0005376E" w:rsidRDefault="003038E5" w:rsidP="00B0360C">
                  <w:pPr>
                    <w:numPr>
                      <w:ilvl w:val="12"/>
                      <w:numId w:val="0"/>
                    </w:numPr>
                    <w:tabs>
                      <w:tab w:val="left" w:pos="5954"/>
                    </w:tabs>
                    <w:ind w:right="-1"/>
                    <w:jc w:val="center"/>
                    <w:rPr>
                      <w:rFonts w:asciiTheme="minorHAnsi" w:hAnsiTheme="minorHAnsi"/>
                      <w:b/>
                      <w:bCs/>
                      <w:sz w:val="24"/>
                      <w:szCs w:val="24"/>
                    </w:rPr>
                  </w:pPr>
                </w:p>
                <w:p w14:paraId="5EBFE1FE" w14:textId="0D741F7B" w:rsidR="003038E5" w:rsidRPr="0005376E" w:rsidRDefault="003038E5" w:rsidP="00B0360C">
                  <w:pPr>
                    <w:jc w:val="both"/>
                    <w:rPr>
                      <w:rFonts w:asciiTheme="minorHAnsi" w:hAnsiTheme="minorHAnsi"/>
                      <w:sz w:val="24"/>
                      <w:szCs w:val="24"/>
                    </w:rPr>
                  </w:pPr>
                  <w:r w:rsidRPr="0005376E">
                    <w:rPr>
                      <w:rFonts w:asciiTheme="minorHAnsi" w:hAnsiTheme="minorHAnsi"/>
                      <w:sz w:val="24"/>
                      <w:szCs w:val="24"/>
                    </w:rPr>
                    <w:t xml:space="preserve">Za zavarovanje izpolnitve obveznosti izdajatelja menice__________________________________, do UL, FAKULTETA ZA STROJNIŠTVO,  Aškerčeva 6, 1000 Ljubljana (v nadaljevanju: UL FS) kot finančno </w:t>
                  </w:r>
                  <w:r w:rsidRPr="0005376E">
                    <w:rPr>
                      <w:rFonts w:asciiTheme="minorHAnsi" w:hAnsiTheme="minorHAnsi"/>
                      <w:b/>
                      <w:bCs/>
                      <w:sz w:val="24"/>
                      <w:szCs w:val="24"/>
                    </w:rPr>
                    <w:t xml:space="preserve">zavarovanje </w:t>
                  </w:r>
                  <w:r>
                    <w:rPr>
                      <w:rFonts w:asciiTheme="minorHAnsi" w:hAnsiTheme="minorHAnsi"/>
                      <w:b/>
                      <w:bCs/>
                      <w:sz w:val="24"/>
                      <w:szCs w:val="24"/>
                    </w:rPr>
                    <w:t>za odpravo napak v garancijski dobi</w:t>
                  </w:r>
                  <w:r w:rsidRPr="0005376E">
                    <w:rPr>
                      <w:rFonts w:asciiTheme="minorHAnsi" w:hAnsiTheme="minorHAnsi"/>
                      <w:sz w:val="24"/>
                      <w:szCs w:val="24"/>
                    </w:rPr>
                    <w:t>, po ponudbi za »</w:t>
                  </w:r>
                  <w:r w:rsidR="00F928E5">
                    <w:rPr>
                      <w:rFonts w:asciiTheme="minorHAnsi" w:hAnsiTheme="minorHAnsi"/>
                      <w:b/>
                      <w:bCs/>
                      <w:sz w:val="24"/>
                      <w:szCs w:val="24"/>
                    </w:rPr>
                    <w:t>Nakup in dobava nove univerzalne naprave za mehansko preizkušanje materialov in nosilnosti strukturnih elementov</w:t>
                  </w:r>
                  <w:r w:rsidRPr="00D338DE">
                    <w:rPr>
                      <w:rFonts w:asciiTheme="minorHAnsi" w:hAnsiTheme="minorHAnsi"/>
                      <w:sz w:val="24"/>
                      <w:szCs w:val="24"/>
                    </w:rPr>
                    <w:t>«</w:t>
                  </w:r>
                  <w:r>
                    <w:rPr>
                      <w:rFonts w:asciiTheme="minorHAnsi" w:hAnsiTheme="minorHAnsi"/>
                      <w:sz w:val="24"/>
                      <w:szCs w:val="24"/>
                    </w:rPr>
                    <w:t xml:space="preserve"> </w:t>
                  </w:r>
                  <w:r w:rsidRPr="0005376E">
                    <w:rPr>
                      <w:rFonts w:asciiTheme="minorHAnsi" w:hAnsiTheme="minorHAnsi"/>
                      <w:sz w:val="24"/>
                      <w:szCs w:val="24"/>
                    </w:rPr>
                    <w:t>na osnovi javnega razpisa, objavljenega na Portalu javni</w:t>
                  </w:r>
                  <w:r>
                    <w:rPr>
                      <w:rFonts w:asciiTheme="minorHAnsi" w:hAnsiTheme="minorHAnsi"/>
                      <w:sz w:val="24"/>
                      <w:szCs w:val="24"/>
                    </w:rPr>
                    <w:t>h</w:t>
                  </w:r>
                  <w:r w:rsidRPr="0005376E">
                    <w:rPr>
                      <w:rFonts w:asciiTheme="minorHAnsi" w:hAnsiTheme="minorHAnsi"/>
                      <w:sz w:val="24"/>
                      <w:szCs w:val="24"/>
                    </w:rPr>
                    <w:t xml:space="preserve"> naročil dne __________20</w:t>
                  </w:r>
                  <w:r>
                    <w:rPr>
                      <w:rFonts w:asciiTheme="minorHAnsi" w:hAnsiTheme="minorHAnsi"/>
                      <w:sz w:val="24"/>
                      <w:szCs w:val="24"/>
                    </w:rPr>
                    <w:t>23</w:t>
                  </w:r>
                  <w:r w:rsidRPr="0005376E">
                    <w:rPr>
                      <w:rFonts w:asciiTheme="minorHAnsi" w:hAnsiTheme="minorHAnsi"/>
                      <w:sz w:val="24"/>
                      <w:szCs w:val="24"/>
                    </w:rPr>
                    <w:t xml:space="preserve"> pod št. ________ izročamo  eno (1) bianco podpisano menico</w:t>
                  </w:r>
                  <w:r>
                    <w:rPr>
                      <w:rFonts w:asciiTheme="minorHAnsi" w:hAnsiTheme="minorHAnsi"/>
                      <w:sz w:val="24"/>
                      <w:szCs w:val="24"/>
                    </w:rPr>
                    <w:t xml:space="preserve"> </w:t>
                  </w:r>
                  <w:r w:rsidRPr="0005376E">
                    <w:rPr>
                      <w:rFonts w:asciiTheme="minorHAnsi" w:hAnsiTheme="minorHAnsi"/>
                      <w:sz w:val="24"/>
                      <w:szCs w:val="24"/>
                    </w:rPr>
                    <w:t>na kateri je podpisana pooblaščena oseba:</w:t>
                  </w:r>
                </w:p>
                <w:p w14:paraId="024DAFA9" w14:textId="77777777" w:rsidR="003038E5" w:rsidRPr="0005376E" w:rsidRDefault="003038E5" w:rsidP="00B0360C">
                  <w:pPr>
                    <w:numPr>
                      <w:ilvl w:val="12"/>
                      <w:numId w:val="0"/>
                    </w:numPr>
                    <w:tabs>
                      <w:tab w:val="left" w:pos="5954"/>
                    </w:tabs>
                    <w:ind w:right="-1"/>
                    <w:jc w:val="both"/>
                    <w:rPr>
                      <w:rFonts w:asciiTheme="minorHAnsi" w:hAnsiTheme="minorHAnsi"/>
                      <w:sz w:val="24"/>
                      <w:szCs w:val="24"/>
                    </w:rPr>
                  </w:pPr>
                </w:p>
                <w:p w14:paraId="79588676" w14:textId="77777777" w:rsidR="003038E5" w:rsidRPr="0005376E" w:rsidRDefault="003038E5" w:rsidP="00B0360C">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_____________________kot _________________  ______________________</w:t>
                  </w:r>
                </w:p>
                <w:p w14:paraId="542B532E" w14:textId="77777777" w:rsidR="003038E5" w:rsidRPr="0005376E" w:rsidRDefault="003038E5" w:rsidP="00B0360C">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 xml:space="preserve">           (ime in priimek)                               (funkcija)                            (podpis)</w:t>
                  </w:r>
                </w:p>
                <w:p w14:paraId="1D22F54A" w14:textId="77777777" w:rsidR="003038E5" w:rsidRPr="0005376E" w:rsidRDefault="003038E5" w:rsidP="00B0360C">
                  <w:pPr>
                    <w:pStyle w:val="BodyText21"/>
                    <w:numPr>
                      <w:ilvl w:val="12"/>
                      <w:numId w:val="0"/>
                    </w:numPr>
                    <w:tabs>
                      <w:tab w:val="left" w:pos="5954"/>
                    </w:tabs>
                    <w:ind w:right="-1"/>
                    <w:rPr>
                      <w:rFonts w:asciiTheme="minorHAnsi" w:hAnsiTheme="minorHAnsi" w:cs="Arial"/>
                      <w:sz w:val="24"/>
                      <w:szCs w:val="24"/>
                    </w:rPr>
                  </w:pPr>
                </w:p>
                <w:p w14:paraId="6128C8BC" w14:textId="77777777" w:rsidR="003038E5" w:rsidRPr="0005376E" w:rsidRDefault="003038E5" w:rsidP="00B0360C">
                  <w:pPr>
                    <w:numPr>
                      <w:ilvl w:val="12"/>
                      <w:numId w:val="0"/>
                    </w:numPr>
                    <w:tabs>
                      <w:tab w:val="left" w:pos="5954"/>
                    </w:tabs>
                    <w:ind w:right="-1"/>
                    <w:jc w:val="both"/>
                    <w:rPr>
                      <w:rFonts w:asciiTheme="minorHAnsi" w:hAnsiTheme="minorHAnsi"/>
                      <w:sz w:val="24"/>
                      <w:szCs w:val="24"/>
                    </w:rPr>
                  </w:pPr>
                  <w:r w:rsidRPr="0005376E">
                    <w:rPr>
                      <w:rFonts w:asciiTheme="minorHAnsi" w:hAnsiTheme="minorHAnsi"/>
                      <w:sz w:val="24"/>
                      <w:szCs w:val="24"/>
                    </w:rPr>
                    <w:t xml:space="preserve">Pooblaščamo UL FS, da izpolni bianco menico v višini </w:t>
                  </w:r>
                  <w:r>
                    <w:rPr>
                      <w:rFonts w:asciiTheme="minorHAnsi" w:hAnsiTheme="minorHAnsi"/>
                      <w:sz w:val="24"/>
                      <w:szCs w:val="24"/>
                    </w:rPr>
                    <w:t>5</w:t>
                  </w:r>
                  <w:r w:rsidRPr="0005376E">
                    <w:rPr>
                      <w:rFonts w:asciiTheme="minorHAnsi" w:hAnsiTheme="minorHAnsi"/>
                      <w:sz w:val="24"/>
                      <w:szCs w:val="24"/>
                    </w:rPr>
                    <w:t xml:space="preserve"> % ponudbene vrednosti z DDV, da izpolni vse druge sestavne dele menice, ki niso izpolnjeni ter uporabi menico za izterjavo obveznosti v primeru, ko:</w:t>
                  </w:r>
                </w:p>
                <w:p w14:paraId="74A9BE9E" w14:textId="77777777" w:rsidR="003038E5" w:rsidRPr="0005376E" w:rsidRDefault="003038E5" w:rsidP="00B0360C">
                  <w:pPr>
                    <w:numPr>
                      <w:ilvl w:val="12"/>
                      <w:numId w:val="0"/>
                    </w:numPr>
                    <w:tabs>
                      <w:tab w:val="left" w:pos="5954"/>
                    </w:tabs>
                    <w:ind w:right="-1"/>
                    <w:jc w:val="both"/>
                    <w:rPr>
                      <w:rFonts w:asciiTheme="minorHAnsi" w:hAnsiTheme="minorHAnsi"/>
                      <w:sz w:val="24"/>
                      <w:szCs w:val="24"/>
                    </w:rPr>
                  </w:pPr>
                </w:p>
                <w:p w14:paraId="2F02A9F0" w14:textId="77777777" w:rsidR="003038E5" w:rsidRPr="00314B4C" w:rsidRDefault="003038E5" w:rsidP="00B0360C">
                  <w:pPr>
                    <w:shd w:val="clear" w:color="auto" w:fill="FFFFFF"/>
                    <w:jc w:val="both"/>
                    <w:rPr>
                      <w:rFonts w:ascii="Calibri" w:hAnsi="Calibri"/>
                      <w:kern w:val="28"/>
                      <w:sz w:val="24"/>
                      <w:szCs w:val="24"/>
                    </w:rPr>
                  </w:pPr>
                  <w:r w:rsidRPr="00314B4C">
                    <w:rPr>
                      <w:rFonts w:ascii="Calibri" w:hAnsi="Calibri"/>
                      <w:kern w:val="28"/>
                      <w:sz w:val="24"/>
                      <w:szCs w:val="24"/>
                    </w:rPr>
                    <w:t xml:space="preserve">izbrani ponudnik krši </w:t>
                  </w:r>
                  <w:r>
                    <w:rPr>
                      <w:rFonts w:ascii="Calibri" w:hAnsi="Calibri"/>
                      <w:kern w:val="28"/>
                      <w:sz w:val="24"/>
                      <w:szCs w:val="24"/>
                    </w:rPr>
                    <w:t xml:space="preserve">garancijske </w:t>
                  </w:r>
                  <w:r w:rsidRPr="00314B4C">
                    <w:rPr>
                      <w:rFonts w:ascii="Calibri" w:hAnsi="Calibri"/>
                      <w:kern w:val="28"/>
                      <w:sz w:val="24"/>
                      <w:szCs w:val="24"/>
                    </w:rPr>
                    <w:t xml:space="preserve">pogoje opredeljene v </w:t>
                  </w:r>
                  <w:r w:rsidRPr="004A21C8">
                    <w:rPr>
                      <w:rFonts w:ascii="Calibri" w:hAnsi="Calibri"/>
                      <w:kern w:val="28"/>
                      <w:sz w:val="24"/>
                      <w:szCs w:val="24"/>
                    </w:rPr>
                    <w:t>pogodbi</w:t>
                  </w:r>
                  <w:r w:rsidRPr="004A21C8">
                    <w:rPr>
                      <w:rFonts w:ascii="Calibri" w:hAnsi="Calibri"/>
                      <w:color w:val="FF0000"/>
                      <w:kern w:val="28"/>
                      <w:sz w:val="24"/>
                      <w:szCs w:val="24"/>
                    </w:rPr>
                    <w:t xml:space="preserve"> </w:t>
                  </w:r>
                  <w:r w:rsidRPr="00314B4C">
                    <w:rPr>
                      <w:rFonts w:ascii="Calibri" w:hAnsi="Calibri"/>
                      <w:kern w:val="28"/>
                      <w:sz w:val="24"/>
                      <w:szCs w:val="24"/>
                    </w:rPr>
                    <w:t xml:space="preserve">in če dobavljeno blago v času garancijskega roka ne obratuje v nazivni kapaciteti nepretrgoma več kot 30 koledarskih dni po ugotovljenem zapisniku podpisanem z obeh strani. Če dobavitelj zapisnika ne podpiše in blago ne obratuje z nazivno kapaciteto je dovolj, da naročnik tako stanje ugotovi s komisijo, ki jo za ta namen posebej določi. Zapisnik komisije je skupaj z </w:t>
                  </w:r>
                  <w:r>
                    <w:rPr>
                      <w:rFonts w:ascii="Calibri" w:hAnsi="Calibri" w:cs="Calibri"/>
                      <w:kern w:val="28"/>
                    </w:rPr>
                    <w:t>bianco menico z menično izjavo</w:t>
                  </w:r>
                  <w:r w:rsidRPr="00314B4C">
                    <w:rPr>
                      <w:rFonts w:ascii="Calibri" w:hAnsi="Calibri"/>
                      <w:kern w:val="28"/>
                      <w:sz w:val="24"/>
                      <w:szCs w:val="24"/>
                    </w:rPr>
                    <w:t xml:space="preserve"> za odpravo napak v času obratovanja oz. garancijske dobe popolna dokumentacija za </w:t>
                  </w:r>
                  <w:proofErr w:type="spellStart"/>
                  <w:r w:rsidRPr="00314B4C">
                    <w:rPr>
                      <w:rFonts w:ascii="Calibri" w:hAnsi="Calibri"/>
                      <w:kern w:val="28"/>
                      <w:sz w:val="24"/>
                      <w:szCs w:val="24"/>
                    </w:rPr>
                    <w:t>brezprizivno</w:t>
                  </w:r>
                  <w:proofErr w:type="spellEnd"/>
                  <w:r w:rsidRPr="00314B4C">
                    <w:rPr>
                      <w:rFonts w:ascii="Calibri" w:hAnsi="Calibri"/>
                      <w:kern w:val="28"/>
                      <w:sz w:val="24"/>
                      <w:szCs w:val="24"/>
                    </w:rPr>
                    <w:t xml:space="preserve"> plačilo zavarovane vsote s strani dobavitelja.  </w:t>
                  </w:r>
                </w:p>
                <w:p w14:paraId="143E1D74"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p>
                <w:p w14:paraId="2DFCA6A3"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Izdajatelj izrecno potrjuje in soglaša, da velja to pooblastilo in bianco podpisana menica tudi v primeru spremembe pooblaščenega podpisnika izdajatelja.</w:t>
                  </w:r>
                </w:p>
                <w:p w14:paraId="5091773B"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p>
                <w:p w14:paraId="7797FF3A"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 xml:space="preserve">Pooblaščamo UL FS, da menico </w:t>
                  </w:r>
                  <w:proofErr w:type="spellStart"/>
                  <w:r w:rsidRPr="0005376E">
                    <w:rPr>
                      <w:rFonts w:asciiTheme="minorHAnsi" w:hAnsiTheme="minorHAnsi"/>
                      <w:sz w:val="24"/>
                      <w:szCs w:val="24"/>
                    </w:rPr>
                    <w:t>domicira</w:t>
                  </w:r>
                  <w:proofErr w:type="spellEnd"/>
                  <w:r w:rsidRPr="0005376E">
                    <w:rPr>
                      <w:rFonts w:asciiTheme="minorHAnsi" w:hAnsiTheme="minorHAnsi"/>
                      <w:sz w:val="24"/>
                      <w:szCs w:val="24"/>
                    </w:rPr>
                    <w:t xml:space="preserve"> pri_________________, ki vodi naš TRR račun št. ________________________________ ali pri katerikoli drugi osebi, ki vodi katerikoli drug račun izdajatelja menice, v katerega breme je možno poplačilo te menice v skladu z vsakokrat veljavnimi predpisi.</w:t>
                  </w:r>
                </w:p>
                <w:p w14:paraId="1D274A62"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p>
                <w:p w14:paraId="075D6440" w14:textId="77777777" w:rsidR="003038E5" w:rsidRDefault="003038E5" w:rsidP="00B0360C">
                  <w:pPr>
                    <w:numPr>
                      <w:ilvl w:val="12"/>
                      <w:numId w:val="0"/>
                    </w:numPr>
                    <w:tabs>
                      <w:tab w:val="left" w:pos="360"/>
                    </w:tabs>
                    <w:ind w:right="-1"/>
                    <w:jc w:val="both"/>
                    <w:rPr>
                      <w:rFonts w:ascii="Calibri" w:hAnsi="Calibri" w:cs="Calibri"/>
                      <w:kern w:val="28"/>
                    </w:rPr>
                  </w:pPr>
                  <w:r w:rsidRPr="00314B4C">
                    <w:rPr>
                      <w:rFonts w:ascii="Calibri" w:hAnsi="Calibri" w:cs="Calibri"/>
                      <w:kern w:val="28"/>
                    </w:rPr>
                    <w:t>Rok veljavnosti garancije je še 60 dni po poteku garancijskega roka.</w:t>
                  </w:r>
                </w:p>
                <w:p w14:paraId="24DBAC24"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p>
                <w:p w14:paraId="1A67A018" w14:textId="77777777" w:rsidR="003038E5" w:rsidRPr="0005376E" w:rsidRDefault="003038E5" w:rsidP="00B0360C">
                  <w:pPr>
                    <w:numPr>
                      <w:ilvl w:val="12"/>
                      <w:numId w:val="0"/>
                    </w:numPr>
                    <w:tabs>
                      <w:tab w:val="left" w:pos="360"/>
                    </w:tabs>
                    <w:ind w:right="-1"/>
                    <w:jc w:val="both"/>
                    <w:rPr>
                      <w:rFonts w:asciiTheme="minorHAnsi" w:hAnsiTheme="minorHAnsi"/>
                      <w:sz w:val="24"/>
                      <w:szCs w:val="24"/>
                    </w:rPr>
                  </w:pPr>
                  <w:r w:rsidRPr="0005376E">
                    <w:rPr>
                      <w:rFonts w:asciiTheme="minorHAnsi" w:hAnsiTheme="minorHAnsi"/>
                      <w:sz w:val="24"/>
                      <w:szCs w:val="24"/>
                    </w:rPr>
                    <w:t xml:space="preserve">   IZDAJATELJ MENICE:</w:t>
                  </w:r>
                </w:p>
                <w:p w14:paraId="14758958" w14:textId="77777777" w:rsidR="003038E5" w:rsidRPr="0005376E" w:rsidRDefault="003038E5" w:rsidP="00B0360C">
                  <w:pPr>
                    <w:numPr>
                      <w:ilvl w:val="12"/>
                      <w:numId w:val="0"/>
                    </w:numPr>
                    <w:tabs>
                      <w:tab w:val="left" w:pos="4536"/>
                    </w:tabs>
                    <w:ind w:right="-1"/>
                    <w:jc w:val="right"/>
                    <w:rPr>
                      <w:rFonts w:asciiTheme="minorHAnsi" w:hAnsiTheme="minorHAnsi"/>
                      <w:sz w:val="24"/>
                      <w:szCs w:val="24"/>
                    </w:rPr>
                  </w:pPr>
                  <w:r w:rsidRPr="0005376E">
                    <w:rPr>
                      <w:rFonts w:asciiTheme="minorHAnsi" w:hAnsiTheme="minorHAnsi"/>
                      <w:sz w:val="24"/>
                      <w:szCs w:val="24"/>
                    </w:rPr>
                    <w:t xml:space="preserve">                         ____________________________________</w:t>
                  </w:r>
                </w:p>
                <w:p w14:paraId="7C22B986" w14:textId="77777777" w:rsidR="003038E5" w:rsidRPr="0005376E" w:rsidRDefault="003038E5" w:rsidP="00B0360C">
                  <w:pPr>
                    <w:ind w:right="-1"/>
                    <w:jc w:val="both"/>
                    <w:rPr>
                      <w:rFonts w:asciiTheme="minorHAnsi" w:hAnsiTheme="minorHAnsi"/>
                      <w:sz w:val="24"/>
                      <w:szCs w:val="24"/>
                    </w:rPr>
                  </w:pPr>
                </w:p>
                <w:p w14:paraId="5B345199" w14:textId="77777777" w:rsidR="003038E5" w:rsidRPr="0005376E" w:rsidRDefault="003038E5" w:rsidP="00B0360C">
                  <w:pPr>
                    <w:ind w:right="-1"/>
                    <w:jc w:val="both"/>
                    <w:rPr>
                      <w:rFonts w:asciiTheme="minorHAnsi" w:hAnsiTheme="minorHAnsi"/>
                      <w:b/>
                      <w:bCs/>
                      <w:sz w:val="24"/>
                      <w:szCs w:val="24"/>
                    </w:rPr>
                  </w:pPr>
                </w:p>
                <w:p w14:paraId="012B479B" w14:textId="77777777" w:rsidR="003038E5" w:rsidRPr="0005376E" w:rsidRDefault="003038E5" w:rsidP="00B0360C">
                  <w:pPr>
                    <w:ind w:right="-1"/>
                    <w:jc w:val="both"/>
                    <w:rPr>
                      <w:rFonts w:asciiTheme="minorHAnsi" w:hAnsiTheme="minorHAnsi"/>
                      <w:b/>
                      <w:bCs/>
                      <w:sz w:val="24"/>
                      <w:szCs w:val="24"/>
                    </w:rPr>
                  </w:pPr>
                  <w:r>
                    <w:rPr>
                      <w:rFonts w:asciiTheme="minorHAnsi" w:hAnsiTheme="minorHAnsi"/>
                      <w:b/>
                      <w:bCs/>
                      <w:sz w:val="24"/>
                      <w:szCs w:val="24"/>
                    </w:rPr>
                    <w:t xml:space="preserve"> </w:t>
                  </w:r>
                </w:p>
                <w:p w14:paraId="7466C3CC" w14:textId="77777777" w:rsidR="003038E5" w:rsidRPr="0005376E" w:rsidRDefault="003038E5" w:rsidP="00B0360C">
                  <w:pPr>
                    <w:pStyle w:val="Glava"/>
                    <w:tabs>
                      <w:tab w:val="clear" w:pos="4536"/>
                      <w:tab w:val="clear" w:pos="9072"/>
                    </w:tabs>
                    <w:rPr>
                      <w:rFonts w:cs="Arial"/>
                      <w:highlight w:val="yellow"/>
                    </w:rPr>
                  </w:pPr>
                  <w:r w:rsidRPr="0005376E">
                    <w:rPr>
                      <w:rFonts w:cs="Arial"/>
                      <w:highlight w:val="yellow"/>
                    </w:rPr>
                    <w:br w:type="page"/>
                  </w:r>
                </w:p>
                <w:p w14:paraId="257255AF" w14:textId="77777777" w:rsidR="003038E5" w:rsidRPr="00B517CB" w:rsidRDefault="003038E5" w:rsidP="00B0360C">
                  <w:pPr>
                    <w:ind w:left="1276" w:hanging="1276"/>
                    <w:rPr>
                      <w:rFonts w:ascii="Calibri" w:hAnsi="Calibri"/>
                      <w:b/>
                    </w:rPr>
                  </w:pPr>
                </w:p>
              </w:tc>
            </w:tr>
          </w:tbl>
          <w:p w14:paraId="7CC67949" w14:textId="77777777" w:rsidR="003038E5" w:rsidRDefault="003038E5" w:rsidP="00B0360C">
            <w:pPr>
              <w:spacing w:line="276" w:lineRule="auto"/>
              <w:jc w:val="both"/>
              <w:rPr>
                <w:rFonts w:asciiTheme="minorHAnsi" w:hAnsiTheme="minorHAnsi"/>
                <w:sz w:val="24"/>
                <w:szCs w:val="24"/>
                <w:lang w:eastAsia="en-US"/>
              </w:rPr>
            </w:pPr>
          </w:p>
          <w:p w14:paraId="6527D217" w14:textId="77777777" w:rsidR="003038E5" w:rsidRDefault="003038E5" w:rsidP="00B0360C">
            <w:pPr>
              <w:spacing w:line="276" w:lineRule="auto"/>
              <w:jc w:val="both"/>
              <w:rPr>
                <w:rFonts w:asciiTheme="minorHAnsi" w:hAnsiTheme="minorHAnsi"/>
                <w:sz w:val="24"/>
                <w:szCs w:val="24"/>
                <w:lang w:eastAsia="en-US"/>
              </w:rPr>
            </w:pPr>
          </w:p>
          <w:p w14:paraId="43B39DD6" w14:textId="77777777" w:rsidR="003038E5" w:rsidRDefault="003038E5" w:rsidP="00B0360C">
            <w:pPr>
              <w:spacing w:line="276" w:lineRule="auto"/>
              <w:jc w:val="both"/>
              <w:rPr>
                <w:rFonts w:asciiTheme="minorHAnsi" w:hAnsiTheme="minorHAnsi"/>
                <w:sz w:val="24"/>
                <w:szCs w:val="24"/>
                <w:lang w:eastAsia="en-US"/>
              </w:rPr>
            </w:pPr>
          </w:p>
        </w:tc>
        <w:tc>
          <w:tcPr>
            <w:tcW w:w="3521" w:type="dxa"/>
          </w:tcPr>
          <w:p w14:paraId="5CBB00A5" w14:textId="77777777" w:rsidR="003038E5" w:rsidRDefault="003038E5" w:rsidP="00B0360C">
            <w:pPr>
              <w:spacing w:line="276" w:lineRule="auto"/>
              <w:jc w:val="both"/>
              <w:rPr>
                <w:rFonts w:asciiTheme="minorHAnsi" w:hAnsiTheme="minorHAnsi"/>
                <w:sz w:val="24"/>
                <w:szCs w:val="24"/>
                <w:lang w:eastAsia="en-US"/>
              </w:rPr>
            </w:pPr>
          </w:p>
        </w:tc>
      </w:tr>
      <w:tr w:rsidR="00511D79" w14:paraId="7B618822" w14:textId="77777777" w:rsidTr="00EB172D">
        <w:trPr>
          <w:trHeight w:val="70"/>
        </w:trPr>
        <w:tc>
          <w:tcPr>
            <w:tcW w:w="9923" w:type="dxa"/>
          </w:tcPr>
          <w:p w14:paraId="63E7A789" w14:textId="77777777" w:rsidR="00511D79" w:rsidRDefault="00511D79" w:rsidP="00EB172D">
            <w:pPr>
              <w:spacing w:line="276" w:lineRule="auto"/>
              <w:jc w:val="both"/>
              <w:rPr>
                <w:rFonts w:asciiTheme="minorHAnsi" w:hAnsiTheme="minorHAnsi"/>
                <w:sz w:val="24"/>
                <w:szCs w:val="24"/>
                <w:lang w:eastAsia="en-US"/>
              </w:rPr>
            </w:pPr>
          </w:p>
        </w:tc>
        <w:tc>
          <w:tcPr>
            <w:tcW w:w="3521" w:type="dxa"/>
          </w:tcPr>
          <w:p w14:paraId="49131034" w14:textId="77777777" w:rsidR="00511D79" w:rsidRDefault="00511D79" w:rsidP="00EB172D">
            <w:pPr>
              <w:spacing w:line="276" w:lineRule="auto"/>
              <w:jc w:val="both"/>
              <w:rPr>
                <w:rFonts w:asciiTheme="minorHAnsi" w:hAnsiTheme="minorHAnsi"/>
                <w:sz w:val="24"/>
                <w:szCs w:val="24"/>
                <w:lang w:eastAsia="en-US"/>
              </w:rPr>
            </w:pPr>
          </w:p>
        </w:tc>
      </w:tr>
    </w:tbl>
    <w:p w14:paraId="15538FDE" w14:textId="77777777" w:rsidR="00511D79" w:rsidRDefault="00511D79" w:rsidP="009A10AB">
      <w:pPr>
        <w:pStyle w:val="Naslov1"/>
        <w:ind w:left="360" w:hanging="360"/>
        <w:rPr>
          <w:rFonts w:asciiTheme="minorHAnsi" w:hAnsiTheme="minorHAnsi" w:cstheme="minorHAnsi"/>
          <w:color w:val="000000"/>
          <w:sz w:val="24"/>
          <w:szCs w:val="24"/>
        </w:rPr>
      </w:pPr>
    </w:p>
    <w:tbl>
      <w:tblPr>
        <w:tblW w:w="13440" w:type="dxa"/>
        <w:tblLayout w:type="fixed"/>
        <w:tblLook w:val="04A0" w:firstRow="1" w:lastRow="0" w:firstColumn="1" w:lastColumn="0" w:noHBand="0" w:noVBand="1"/>
      </w:tblPr>
      <w:tblGrid>
        <w:gridCol w:w="9319"/>
        <w:gridCol w:w="4121"/>
      </w:tblGrid>
      <w:tr w:rsidR="00BB2ACA" w:rsidRPr="002C3BAA" w14:paraId="177F3C0E" w14:textId="77777777" w:rsidTr="00980263">
        <w:trPr>
          <w:trHeight w:val="70"/>
        </w:trPr>
        <w:tc>
          <w:tcPr>
            <w:tcW w:w="9319" w:type="dxa"/>
          </w:tcPr>
          <w:p w14:paraId="02BCD123" w14:textId="77777777" w:rsidR="00B66D1D" w:rsidRPr="00E354A3" w:rsidRDefault="00B66D1D" w:rsidP="002C3BAA">
            <w:pPr>
              <w:spacing w:line="276" w:lineRule="auto"/>
              <w:jc w:val="both"/>
              <w:rPr>
                <w:rFonts w:asciiTheme="minorHAnsi" w:hAnsiTheme="minorHAnsi" w:cstheme="minorHAnsi"/>
                <w:sz w:val="24"/>
                <w:szCs w:val="24"/>
                <w:lang w:eastAsia="en-US"/>
              </w:rPr>
            </w:pPr>
          </w:p>
        </w:tc>
        <w:tc>
          <w:tcPr>
            <w:tcW w:w="4121" w:type="dxa"/>
          </w:tcPr>
          <w:p w14:paraId="20AFE8B5" w14:textId="77777777" w:rsidR="00BB2ACA" w:rsidRPr="00E354A3" w:rsidRDefault="00BB2ACA">
            <w:pPr>
              <w:spacing w:line="276" w:lineRule="auto"/>
              <w:jc w:val="both"/>
              <w:rPr>
                <w:rFonts w:asciiTheme="minorHAnsi" w:hAnsiTheme="minorHAnsi" w:cstheme="minorHAnsi"/>
                <w:sz w:val="24"/>
                <w:szCs w:val="24"/>
                <w:lang w:eastAsia="en-US"/>
              </w:rPr>
            </w:pPr>
          </w:p>
        </w:tc>
      </w:tr>
      <w:tr w:rsidR="005E1D94" w:rsidRPr="002C3BAA" w14:paraId="5DB2BE43" w14:textId="77777777" w:rsidTr="00980263">
        <w:trPr>
          <w:trHeight w:val="70"/>
        </w:trPr>
        <w:tc>
          <w:tcPr>
            <w:tcW w:w="9319" w:type="dxa"/>
          </w:tcPr>
          <w:p w14:paraId="3EC4C900" w14:textId="77777777" w:rsidR="005E1D94" w:rsidRPr="00E354A3" w:rsidRDefault="005E1D94" w:rsidP="002C3BAA">
            <w:pPr>
              <w:spacing w:line="276" w:lineRule="auto"/>
              <w:jc w:val="both"/>
              <w:rPr>
                <w:rFonts w:asciiTheme="minorHAnsi" w:hAnsiTheme="minorHAnsi" w:cstheme="minorHAnsi"/>
                <w:sz w:val="24"/>
                <w:szCs w:val="24"/>
                <w:lang w:eastAsia="en-US"/>
              </w:rPr>
            </w:pPr>
          </w:p>
        </w:tc>
        <w:tc>
          <w:tcPr>
            <w:tcW w:w="4121" w:type="dxa"/>
          </w:tcPr>
          <w:p w14:paraId="1E5FD673" w14:textId="77777777" w:rsidR="005E1D94" w:rsidRPr="00E354A3" w:rsidRDefault="005E1D94">
            <w:pPr>
              <w:spacing w:line="276" w:lineRule="auto"/>
              <w:jc w:val="both"/>
              <w:rPr>
                <w:rFonts w:asciiTheme="minorHAnsi" w:hAnsiTheme="minorHAnsi" w:cstheme="minorHAnsi"/>
                <w:sz w:val="24"/>
                <w:szCs w:val="24"/>
                <w:lang w:eastAsia="en-US"/>
              </w:rPr>
            </w:pPr>
          </w:p>
        </w:tc>
      </w:tr>
    </w:tbl>
    <w:bookmarkEnd w:id="5"/>
    <w:bookmarkEnd w:id="16"/>
    <w:p w14:paraId="79032DA7" w14:textId="3768BCA4" w:rsidR="005E1D94" w:rsidRPr="00D34F5F" w:rsidRDefault="005E1D94" w:rsidP="005E1D94">
      <w:pPr>
        <w:rPr>
          <w:rFonts w:asciiTheme="minorHAnsi" w:hAnsiTheme="minorHAnsi"/>
          <w:b/>
          <w:sz w:val="28"/>
          <w:szCs w:val="28"/>
        </w:rPr>
      </w:pPr>
      <w:r w:rsidRPr="00202609">
        <w:rPr>
          <w:rFonts w:asciiTheme="minorHAnsi" w:hAnsiTheme="minorHAnsi"/>
          <w:b/>
          <w:sz w:val="28"/>
          <w:szCs w:val="28"/>
        </w:rPr>
        <w:t xml:space="preserve">OBR. </w:t>
      </w:r>
      <w:r>
        <w:rPr>
          <w:rFonts w:asciiTheme="minorHAnsi" w:hAnsiTheme="minorHAnsi"/>
          <w:b/>
          <w:sz w:val="28"/>
          <w:szCs w:val="28"/>
        </w:rPr>
        <w:t>1</w:t>
      </w:r>
      <w:r w:rsidR="00676EDD">
        <w:rPr>
          <w:rFonts w:asciiTheme="minorHAnsi" w:hAnsiTheme="minorHAnsi"/>
          <w:b/>
          <w:sz w:val="28"/>
          <w:szCs w:val="28"/>
        </w:rPr>
        <w:t>0</w:t>
      </w:r>
      <w:r w:rsidRPr="00202609">
        <w:rPr>
          <w:rFonts w:asciiTheme="minorHAnsi" w:hAnsiTheme="minorHAnsi"/>
          <w:b/>
          <w:sz w:val="28"/>
          <w:szCs w:val="28"/>
        </w:rPr>
        <w:t xml:space="preserve">              </w:t>
      </w:r>
      <w:r w:rsidRPr="00D34F5F">
        <w:rPr>
          <w:rFonts w:asciiTheme="minorHAnsi" w:hAnsiTheme="minorHAnsi"/>
          <w:b/>
          <w:sz w:val="28"/>
          <w:szCs w:val="28"/>
        </w:rPr>
        <w:t>VZOREC POGODBE</w:t>
      </w:r>
    </w:p>
    <w:p w14:paraId="09FB57B5" w14:textId="77777777" w:rsidR="005E1D94" w:rsidRDefault="005E1D94" w:rsidP="005E1D94">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5E1D94" w:rsidRPr="00202609" w14:paraId="3357215D" w14:textId="77777777" w:rsidTr="004D5C16">
        <w:trPr>
          <w:trHeight w:val="1848"/>
        </w:trPr>
        <w:tc>
          <w:tcPr>
            <w:tcW w:w="1346" w:type="dxa"/>
            <w:tcBorders>
              <w:top w:val="nil"/>
              <w:left w:val="nil"/>
              <w:bottom w:val="nil"/>
              <w:right w:val="nil"/>
            </w:tcBorders>
          </w:tcPr>
          <w:p w14:paraId="0A607953" w14:textId="77777777" w:rsidR="005E1D94" w:rsidRPr="00202609" w:rsidRDefault="005E1D94" w:rsidP="004D5C16">
            <w:pPr>
              <w:rPr>
                <w:rFonts w:asciiTheme="minorHAnsi" w:hAnsiTheme="minorHAnsi"/>
              </w:rPr>
            </w:pPr>
            <w:r w:rsidRPr="00202609">
              <w:rPr>
                <w:rFonts w:asciiTheme="minorHAnsi" w:hAnsiTheme="minorHAnsi"/>
              </w:rPr>
              <w:t>NAROČNIK:</w:t>
            </w:r>
          </w:p>
          <w:p w14:paraId="321B0BF7" w14:textId="77777777" w:rsidR="005E1D94" w:rsidRPr="00202609" w:rsidRDefault="005E1D94" w:rsidP="004D5C16">
            <w:pPr>
              <w:rPr>
                <w:rFonts w:asciiTheme="minorHAnsi" w:hAnsiTheme="minorHAnsi"/>
              </w:rPr>
            </w:pPr>
          </w:p>
          <w:p w14:paraId="52A6E004" w14:textId="77777777" w:rsidR="005E1D94" w:rsidRPr="00202609" w:rsidRDefault="005E1D94" w:rsidP="004D5C16">
            <w:pPr>
              <w:rPr>
                <w:rFonts w:asciiTheme="minorHAnsi" w:hAnsiTheme="minorHAnsi"/>
              </w:rPr>
            </w:pPr>
          </w:p>
          <w:p w14:paraId="66ECD8C3" w14:textId="77777777" w:rsidR="005E1D94" w:rsidRPr="00202609" w:rsidRDefault="005E1D94" w:rsidP="004D5C16">
            <w:pPr>
              <w:rPr>
                <w:rFonts w:asciiTheme="minorHAnsi" w:hAnsiTheme="minorHAnsi"/>
              </w:rPr>
            </w:pPr>
          </w:p>
          <w:p w14:paraId="27448C7B" w14:textId="77777777" w:rsidR="005E1D94" w:rsidRPr="00202609" w:rsidRDefault="005E1D94" w:rsidP="004D5C16">
            <w:pPr>
              <w:rPr>
                <w:rFonts w:asciiTheme="minorHAnsi" w:hAnsiTheme="minorHAnsi"/>
              </w:rPr>
            </w:pPr>
          </w:p>
          <w:p w14:paraId="0BCE03C8" w14:textId="77777777" w:rsidR="005E1D94" w:rsidRPr="00202609" w:rsidRDefault="005E1D94" w:rsidP="004D5C16">
            <w:pPr>
              <w:rPr>
                <w:rFonts w:asciiTheme="minorHAnsi" w:hAnsiTheme="minorHAnsi"/>
              </w:rPr>
            </w:pPr>
          </w:p>
          <w:p w14:paraId="7973D2DD" w14:textId="77777777" w:rsidR="005E1D94" w:rsidRPr="00202609" w:rsidRDefault="005E1D94" w:rsidP="004D5C16">
            <w:pPr>
              <w:rPr>
                <w:rFonts w:asciiTheme="minorHAnsi" w:hAnsiTheme="minorHAnsi"/>
              </w:rPr>
            </w:pPr>
          </w:p>
          <w:p w14:paraId="6B6D65DD" w14:textId="77777777" w:rsidR="005E1D94" w:rsidRPr="00202609" w:rsidRDefault="005E1D94" w:rsidP="004D5C16">
            <w:pPr>
              <w:rPr>
                <w:rFonts w:asciiTheme="minorHAnsi" w:hAnsiTheme="minorHAnsi"/>
              </w:rPr>
            </w:pPr>
          </w:p>
        </w:tc>
        <w:tc>
          <w:tcPr>
            <w:tcW w:w="7582" w:type="dxa"/>
            <w:tcBorders>
              <w:top w:val="nil"/>
              <w:left w:val="nil"/>
              <w:bottom w:val="nil"/>
              <w:right w:val="nil"/>
            </w:tcBorders>
          </w:tcPr>
          <w:p w14:paraId="5EE9B99B" w14:textId="77777777" w:rsidR="005E1D94" w:rsidRPr="00202609" w:rsidRDefault="005E1D94" w:rsidP="004D5C16">
            <w:pPr>
              <w:rPr>
                <w:rFonts w:asciiTheme="minorHAnsi" w:hAnsiTheme="minorHAnsi"/>
              </w:rPr>
            </w:pPr>
            <w:r w:rsidRPr="00202609">
              <w:rPr>
                <w:rFonts w:asciiTheme="minorHAnsi" w:hAnsiTheme="minorHAnsi"/>
              </w:rPr>
              <w:t xml:space="preserve">Univerza v Ljubljani, Fakulteta za strojništvo, </w:t>
            </w:r>
          </w:p>
          <w:p w14:paraId="478265EC" w14:textId="77777777" w:rsidR="005E1D94" w:rsidRPr="00202609" w:rsidRDefault="005E1D94" w:rsidP="004D5C16">
            <w:pPr>
              <w:spacing w:after="120"/>
              <w:rPr>
                <w:rFonts w:asciiTheme="minorHAnsi" w:hAnsiTheme="minorHAnsi"/>
              </w:rPr>
            </w:pPr>
            <w:r w:rsidRPr="00202609">
              <w:rPr>
                <w:rFonts w:asciiTheme="minorHAnsi" w:hAnsiTheme="minorHAnsi"/>
              </w:rPr>
              <w:t>Aškerčeva 6, 1000 Ljubljana</w:t>
            </w:r>
          </w:p>
          <w:p w14:paraId="708CD6D0" w14:textId="77777777" w:rsidR="005E1D94" w:rsidRPr="00202609" w:rsidRDefault="005E1D94" w:rsidP="004D5C16">
            <w:pPr>
              <w:rPr>
                <w:rFonts w:asciiTheme="minorHAnsi" w:hAnsiTheme="minorHAnsi"/>
              </w:rPr>
            </w:pPr>
            <w:r w:rsidRPr="00202609">
              <w:rPr>
                <w:rFonts w:asciiTheme="minorHAnsi" w:hAnsiTheme="minorHAnsi"/>
              </w:rPr>
              <w:t>matična številka: 1627031</w:t>
            </w:r>
          </w:p>
          <w:p w14:paraId="6619DFB9" w14:textId="77777777" w:rsidR="005E1D94" w:rsidRPr="00202609" w:rsidRDefault="005E1D94" w:rsidP="004D5C16">
            <w:pPr>
              <w:rPr>
                <w:rFonts w:asciiTheme="minorHAnsi" w:hAnsiTheme="minorHAnsi"/>
              </w:rPr>
            </w:pPr>
            <w:r w:rsidRPr="00202609">
              <w:rPr>
                <w:rFonts w:asciiTheme="minorHAnsi" w:hAnsiTheme="minorHAnsi"/>
              </w:rPr>
              <w:t>identifikacijska številka: SI28118081</w:t>
            </w:r>
          </w:p>
          <w:p w14:paraId="09A8A748" w14:textId="77777777" w:rsidR="005E1D94" w:rsidRPr="00202609" w:rsidRDefault="005E1D94" w:rsidP="004D5C16">
            <w:pPr>
              <w:rPr>
                <w:rFonts w:asciiTheme="minorHAnsi" w:hAnsiTheme="minorHAnsi"/>
              </w:rPr>
            </w:pPr>
            <w:r w:rsidRPr="00202609">
              <w:rPr>
                <w:rFonts w:asciiTheme="minorHAnsi" w:hAnsiTheme="minorHAnsi"/>
              </w:rPr>
              <w:t>transakcijski račun štev.:  01100-6030707507</w:t>
            </w:r>
          </w:p>
          <w:p w14:paraId="26263E4A" w14:textId="77777777" w:rsidR="005E1D94" w:rsidRPr="00202609" w:rsidRDefault="005E1D94" w:rsidP="004D5C16">
            <w:pPr>
              <w:rPr>
                <w:rFonts w:asciiTheme="minorHAnsi" w:hAnsiTheme="minorHAnsi"/>
              </w:rPr>
            </w:pPr>
            <w:r w:rsidRPr="00202609">
              <w:rPr>
                <w:rFonts w:asciiTheme="minorHAnsi" w:hAnsiTheme="minorHAnsi"/>
              </w:rPr>
              <w:t>v nadaljevanju: naročnik</w:t>
            </w:r>
          </w:p>
          <w:p w14:paraId="24305B26" w14:textId="77777777" w:rsidR="005E1D94" w:rsidRPr="00202609" w:rsidRDefault="005E1D94" w:rsidP="004D5C16">
            <w:pPr>
              <w:rPr>
                <w:rFonts w:asciiTheme="minorHAnsi" w:hAnsiTheme="minorHAnsi"/>
              </w:rPr>
            </w:pPr>
            <w:r w:rsidRPr="00202609">
              <w:rPr>
                <w:rFonts w:asciiTheme="minorHAnsi" w:hAnsiTheme="minorHAnsi"/>
              </w:rPr>
              <w:t>in</w:t>
            </w:r>
          </w:p>
          <w:p w14:paraId="6E259878" w14:textId="77777777" w:rsidR="005E1D94" w:rsidRPr="00202609" w:rsidRDefault="005E1D94" w:rsidP="004D5C16">
            <w:pPr>
              <w:rPr>
                <w:rFonts w:asciiTheme="minorHAnsi" w:hAnsiTheme="minorHAnsi"/>
              </w:rPr>
            </w:pPr>
          </w:p>
        </w:tc>
      </w:tr>
      <w:tr w:rsidR="005E1D94" w:rsidRPr="00202609" w14:paraId="011C6D46" w14:textId="77777777" w:rsidTr="004D5C16">
        <w:tc>
          <w:tcPr>
            <w:tcW w:w="1346" w:type="dxa"/>
            <w:tcBorders>
              <w:top w:val="nil"/>
              <w:left w:val="nil"/>
              <w:bottom w:val="nil"/>
              <w:right w:val="nil"/>
            </w:tcBorders>
          </w:tcPr>
          <w:p w14:paraId="30A7CAAC" w14:textId="77777777" w:rsidR="005E1D94" w:rsidRPr="00202609" w:rsidRDefault="005E1D94" w:rsidP="004D5C16">
            <w:pPr>
              <w:rPr>
                <w:rFonts w:asciiTheme="minorHAnsi" w:hAnsiTheme="minorHAnsi"/>
              </w:rPr>
            </w:pPr>
            <w:r w:rsidRPr="00202609">
              <w:rPr>
                <w:rFonts w:asciiTheme="minorHAnsi" w:hAnsiTheme="minorHAnsi"/>
              </w:rPr>
              <w:t>IZVAJALEC:</w:t>
            </w:r>
          </w:p>
          <w:p w14:paraId="3016F2D1" w14:textId="77777777" w:rsidR="005E1D94" w:rsidRPr="00202609" w:rsidRDefault="005E1D94" w:rsidP="004D5C16">
            <w:pPr>
              <w:rPr>
                <w:rFonts w:asciiTheme="minorHAnsi" w:hAnsiTheme="minorHAnsi"/>
              </w:rPr>
            </w:pPr>
          </w:p>
          <w:p w14:paraId="7B6DF697" w14:textId="77777777" w:rsidR="005E1D94" w:rsidRPr="00202609" w:rsidRDefault="005E1D94" w:rsidP="004D5C16">
            <w:pPr>
              <w:rPr>
                <w:rFonts w:asciiTheme="minorHAnsi" w:hAnsiTheme="minorHAnsi"/>
              </w:rPr>
            </w:pPr>
          </w:p>
          <w:p w14:paraId="449A07AD" w14:textId="77777777" w:rsidR="005E1D94" w:rsidRPr="00202609" w:rsidRDefault="005E1D94" w:rsidP="004D5C16">
            <w:pPr>
              <w:rPr>
                <w:rFonts w:asciiTheme="minorHAnsi" w:hAnsiTheme="minorHAnsi"/>
                <w:b/>
              </w:rPr>
            </w:pPr>
          </w:p>
          <w:p w14:paraId="64254566" w14:textId="77777777" w:rsidR="005E1D94" w:rsidRPr="00202609" w:rsidRDefault="005E1D94" w:rsidP="004D5C16">
            <w:pPr>
              <w:rPr>
                <w:rFonts w:asciiTheme="minorHAnsi" w:hAnsiTheme="minorHAnsi"/>
              </w:rPr>
            </w:pPr>
          </w:p>
          <w:p w14:paraId="04E433D3" w14:textId="77777777" w:rsidR="005E1D94" w:rsidRPr="00202609" w:rsidRDefault="005E1D94" w:rsidP="004D5C16">
            <w:pPr>
              <w:rPr>
                <w:rFonts w:asciiTheme="minorHAnsi" w:hAnsiTheme="minorHAnsi"/>
              </w:rPr>
            </w:pPr>
          </w:p>
          <w:p w14:paraId="41A4C9FE" w14:textId="77777777" w:rsidR="005E1D94" w:rsidRPr="00202609" w:rsidRDefault="005E1D94" w:rsidP="004D5C16">
            <w:pPr>
              <w:rPr>
                <w:rFonts w:asciiTheme="minorHAnsi" w:hAnsiTheme="minorHAnsi"/>
              </w:rPr>
            </w:pPr>
          </w:p>
        </w:tc>
        <w:tc>
          <w:tcPr>
            <w:tcW w:w="7582" w:type="dxa"/>
            <w:tcBorders>
              <w:top w:val="nil"/>
              <w:left w:val="nil"/>
              <w:bottom w:val="nil"/>
              <w:right w:val="nil"/>
            </w:tcBorders>
          </w:tcPr>
          <w:p w14:paraId="69E5F2C8" w14:textId="77777777" w:rsidR="005E1D94" w:rsidRPr="00202609" w:rsidRDefault="005E1D94" w:rsidP="004D5C16">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359FD6DF" w14:textId="77777777" w:rsidR="005E1D94" w:rsidRPr="00202609" w:rsidRDefault="005E1D94" w:rsidP="004D5C16">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5002F849" w14:textId="77777777" w:rsidR="005E1D94" w:rsidRPr="00202609" w:rsidRDefault="005E1D94" w:rsidP="004D5C16">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1CFBE91B" w14:textId="77777777" w:rsidR="005E1D94" w:rsidRPr="00202609" w:rsidRDefault="005E1D94" w:rsidP="004D5C16">
            <w:pPr>
              <w:rPr>
                <w:rFonts w:asciiTheme="minorHAnsi" w:hAnsiTheme="minorHAnsi"/>
              </w:rPr>
            </w:pPr>
            <w:r w:rsidRPr="00202609">
              <w:rPr>
                <w:rFonts w:asciiTheme="minorHAnsi" w:hAnsiTheme="minorHAnsi"/>
              </w:rPr>
              <w:t xml:space="preserve">transakcijski račun </w:t>
            </w:r>
            <w:proofErr w:type="spellStart"/>
            <w:r w:rsidRPr="00202609">
              <w:rPr>
                <w:rFonts w:asciiTheme="minorHAnsi" w:hAnsiTheme="minorHAnsi"/>
              </w:rPr>
              <w:t>štev</w:t>
            </w:r>
            <w:proofErr w:type="spellEnd"/>
            <w:r w:rsidRPr="00202609">
              <w:rPr>
                <w:rFonts w:asciiTheme="minorHAnsi" w:hAnsiTheme="minorHAnsi"/>
              </w:rPr>
              <w:t xml:space="preserve">: </w:t>
            </w:r>
            <w:r>
              <w:rPr>
                <w:rFonts w:asciiTheme="minorHAnsi" w:hAnsiTheme="minorHAnsi"/>
              </w:rPr>
              <w:t>___________________</w:t>
            </w:r>
          </w:p>
          <w:p w14:paraId="072A6975" w14:textId="77777777" w:rsidR="005E1D94" w:rsidRPr="00202609" w:rsidRDefault="005E1D94" w:rsidP="004D5C16">
            <w:pPr>
              <w:rPr>
                <w:rFonts w:asciiTheme="minorHAnsi" w:hAnsiTheme="minorHAnsi"/>
              </w:rPr>
            </w:pPr>
            <w:r w:rsidRPr="00202609">
              <w:rPr>
                <w:rFonts w:asciiTheme="minorHAnsi" w:hAnsiTheme="minorHAnsi"/>
              </w:rPr>
              <w:t>v nadaljevanju: prodajalec</w:t>
            </w:r>
          </w:p>
        </w:tc>
      </w:tr>
    </w:tbl>
    <w:p w14:paraId="3A98B9A6" w14:textId="77777777" w:rsidR="005E1D94" w:rsidRPr="00202609" w:rsidRDefault="005E1D94" w:rsidP="005E1D94">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t xml:space="preserve">      </w:t>
      </w:r>
      <w:r>
        <w:rPr>
          <w:rFonts w:asciiTheme="minorHAnsi" w:hAnsiTheme="minorHAnsi"/>
        </w:rPr>
        <w:t xml:space="preserve">       </w:t>
      </w:r>
      <w:r w:rsidRPr="00202609">
        <w:rPr>
          <w:rFonts w:asciiTheme="minorHAnsi" w:hAnsiTheme="minorHAnsi"/>
          <w:b/>
        </w:rPr>
        <w:t>POGODBO</w:t>
      </w:r>
    </w:p>
    <w:p w14:paraId="1016D705" w14:textId="77777777" w:rsidR="005E1D94" w:rsidRPr="00202609" w:rsidRDefault="005E1D94" w:rsidP="005E1D94">
      <w:pPr>
        <w:autoSpaceDE w:val="0"/>
        <w:autoSpaceDN w:val="0"/>
        <w:adjustRightInd w:val="0"/>
        <w:jc w:val="center"/>
        <w:rPr>
          <w:rFonts w:asciiTheme="minorHAnsi" w:hAnsiTheme="minorHAnsi"/>
        </w:rPr>
      </w:pPr>
      <w:r w:rsidRPr="00202609">
        <w:rPr>
          <w:rFonts w:asciiTheme="minorHAnsi" w:hAnsiTheme="minorHAnsi"/>
          <w:bCs/>
        </w:rPr>
        <w:t>UVODNA DOLOČBA</w:t>
      </w:r>
    </w:p>
    <w:p w14:paraId="5743A538" w14:textId="77777777" w:rsidR="005E1D94" w:rsidRPr="00202609" w:rsidRDefault="005E1D94" w:rsidP="005E1D94">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59263D58" w14:textId="77777777" w:rsidR="005E1D94" w:rsidRPr="00202609" w:rsidRDefault="005E1D94" w:rsidP="005E1D94">
      <w:pPr>
        <w:autoSpaceDE w:val="0"/>
        <w:autoSpaceDN w:val="0"/>
        <w:adjustRightInd w:val="0"/>
        <w:rPr>
          <w:rFonts w:asciiTheme="minorHAnsi" w:hAnsiTheme="minorHAnsi"/>
        </w:rPr>
      </w:pPr>
      <w:r w:rsidRPr="00202609">
        <w:rPr>
          <w:rFonts w:asciiTheme="minorHAnsi" w:hAnsiTheme="minorHAnsi"/>
        </w:rPr>
        <w:t xml:space="preserve">Stranki ugotavljata, da: </w:t>
      </w:r>
    </w:p>
    <w:p w14:paraId="2B0C374E" w14:textId="2E032E1F" w:rsidR="005E1D94" w:rsidRPr="00545AEF" w:rsidRDefault="005E1D94" w:rsidP="005E1D94">
      <w:pPr>
        <w:numPr>
          <w:ilvl w:val="0"/>
          <w:numId w:val="8"/>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353CA6">
        <w:rPr>
          <w:rFonts w:asciiTheme="minorHAnsi" w:hAnsiTheme="minorHAnsi"/>
          <w:b/>
          <w:bCs/>
          <w:sz w:val="24"/>
          <w:szCs w:val="24"/>
        </w:rPr>
        <w:t>Nakup in dobava nove univerzalne naprave za mehansko preizkušanje materialov in nosilnosti strukturnih elementov</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t xml:space="preserve">________  številka objave </w:t>
      </w:r>
      <w:r w:rsidRPr="00545AEF">
        <w:rPr>
          <w:rFonts w:asciiTheme="minorHAnsi" w:hAnsiTheme="minorHAnsi"/>
        </w:rPr>
        <w:softHyphen/>
      </w:r>
      <w:r w:rsidRPr="00545AEF">
        <w:rPr>
          <w:rFonts w:asciiTheme="minorHAnsi" w:hAnsiTheme="minorHAnsi"/>
        </w:rPr>
        <w:softHyphen/>
      </w:r>
      <w:r w:rsidRPr="00545AEF">
        <w:rPr>
          <w:rFonts w:asciiTheme="minorHAnsi" w:hAnsiTheme="minorHAnsi"/>
        </w:rPr>
        <w:softHyphen/>
        <w:t>__________</w:t>
      </w:r>
      <w:r>
        <w:rPr>
          <w:rFonts w:asciiTheme="minorHAnsi" w:hAnsiTheme="minorHAnsi"/>
        </w:rPr>
        <w:t xml:space="preserve"> , na spletnem portalu e-JN in na Portalu javnih naročil E</w:t>
      </w:r>
      <w:r w:rsidR="00D1590B">
        <w:rPr>
          <w:rFonts w:asciiTheme="minorHAnsi" w:hAnsiTheme="minorHAnsi"/>
        </w:rPr>
        <w:t>v</w:t>
      </w:r>
      <w:r>
        <w:rPr>
          <w:rFonts w:asciiTheme="minorHAnsi" w:hAnsiTheme="minorHAnsi"/>
        </w:rPr>
        <w:t>ropske Unije dne ___________, številka objave ____________</w:t>
      </w:r>
      <w:r w:rsidRPr="00545AEF">
        <w:rPr>
          <w:rFonts w:asciiTheme="minorHAnsi" w:hAnsiTheme="minorHAnsi"/>
        </w:rPr>
        <w:t>;</w:t>
      </w:r>
    </w:p>
    <w:p w14:paraId="0EB2791D" w14:textId="77777777" w:rsidR="005E1D94" w:rsidRPr="00752A28" w:rsidRDefault="005E1D94" w:rsidP="005E1D94">
      <w:pPr>
        <w:numPr>
          <w:ilvl w:val="0"/>
          <w:numId w:val="8"/>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Pr="00545AEF">
        <w:rPr>
          <w:rFonts w:asciiTheme="minorHAnsi" w:hAnsiTheme="minorHAnsi"/>
        </w:rPr>
        <w:t>_________  z dne ________ je postala pravnomočna</w:t>
      </w:r>
      <w:r>
        <w:rPr>
          <w:rFonts w:asciiTheme="minorHAnsi" w:hAnsiTheme="minorHAnsi"/>
        </w:rPr>
        <w:t xml:space="preserve"> dne …………</w:t>
      </w:r>
      <w:r w:rsidRPr="00752A28">
        <w:rPr>
          <w:rFonts w:asciiTheme="minorHAnsi" w:hAnsiTheme="minorHAnsi"/>
        </w:rPr>
        <w:t>;</w:t>
      </w:r>
    </w:p>
    <w:p w14:paraId="6FDD15D7" w14:textId="77777777" w:rsidR="005E1D94" w:rsidRPr="00202609" w:rsidRDefault="005E1D94" w:rsidP="005E1D94">
      <w:pPr>
        <w:pStyle w:val="Odstavekseznama"/>
        <w:numPr>
          <w:ilvl w:val="0"/>
          <w:numId w:val="8"/>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Pr="00545AEF">
        <w:rPr>
          <w:rFonts w:asciiTheme="minorHAnsi" w:hAnsiTheme="minorHAnsi" w:cs="Arial"/>
        </w:rPr>
        <w:t>e-JN portala in ponudba izbranega</w:t>
      </w:r>
      <w:r w:rsidRPr="00202609">
        <w:rPr>
          <w:rFonts w:asciiTheme="minorHAnsi" w:hAnsiTheme="minorHAnsi" w:cs="Arial"/>
        </w:rPr>
        <w:t xml:space="preserve"> ponudnika (z vsemi spremembami, dopolnitvami in popravki).</w:t>
      </w:r>
    </w:p>
    <w:p w14:paraId="0F9BBDD0" w14:textId="77777777" w:rsidR="005E1D94" w:rsidRPr="00202609" w:rsidRDefault="005E1D94" w:rsidP="005E1D94">
      <w:pPr>
        <w:pStyle w:val="Odstavekseznama"/>
        <w:numPr>
          <w:ilvl w:val="0"/>
          <w:numId w:val="8"/>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64CD8CD5" w14:textId="77777777" w:rsidR="005E1D94" w:rsidRPr="00202609" w:rsidRDefault="005E1D94" w:rsidP="005E1D94">
      <w:pPr>
        <w:autoSpaceDE w:val="0"/>
        <w:autoSpaceDN w:val="0"/>
        <w:adjustRightInd w:val="0"/>
        <w:rPr>
          <w:rFonts w:asciiTheme="minorHAnsi" w:hAnsiTheme="minorHAnsi"/>
        </w:rPr>
      </w:pPr>
    </w:p>
    <w:p w14:paraId="3CA0B107" w14:textId="77777777" w:rsidR="005E1D94" w:rsidRPr="00202609" w:rsidRDefault="005E1D94" w:rsidP="005E1D94">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7BB437B9" w14:textId="77777777" w:rsidR="005E1D94" w:rsidRPr="00202609" w:rsidRDefault="005E1D94" w:rsidP="005E1D94">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4BCAC0C6" w14:textId="774B8FEE" w:rsidR="005E1D94" w:rsidRPr="00202609" w:rsidRDefault="005E1D94" w:rsidP="005E1D94">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353CA6">
        <w:rPr>
          <w:rFonts w:asciiTheme="minorHAnsi" w:hAnsiTheme="minorHAnsi"/>
          <w:b/>
          <w:bCs/>
          <w:sz w:val="24"/>
          <w:szCs w:val="24"/>
        </w:rPr>
        <w:t>Nakup in dobava nove univerzalne naprave za mehansko preizkušanje materialov in nosilnosti strukturnih elementov</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______</w:t>
      </w:r>
      <w:r w:rsidRPr="00202609">
        <w:rPr>
          <w:rFonts w:asciiTheme="minorHAnsi" w:hAnsiTheme="minorHAnsi"/>
        </w:rPr>
        <w:t xml:space="preserve"> in predračuna, ki je sestavni del dobaviteljeve ponudbe z dne </w:t>
      </w:r>
      <w:r>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3C523C7A" w14:textId="77777777" w:rsidR="005E1D94" w:rsidRPr="00202609" w:rsidRDefault="005E1D94" w:rsidP="005E1D94">
      <w:pPr>
        <w:autoSpaceDE w:val="0"/>
        <w:autoSpaceDN w:val="0"/>
        <w:adjustRightInd w:val="0"/>
        <w:spacing w:before="120"/>
        <w:jc w:val="both"/>
        <w:rPr>
          <w:rFonts w:asciiTheme="minorHAnsi" w:hAnsiTheme="minorHAnsi"/>
        </w:rPr>
      </w:pPr>
      <w:r w:rsidRPr="00202609">
        <w:rPr>
          <w:rFonts w:asciiTheme="minorHAnsi" w:hAnsiTheme="minorHAnsi"/>
        </w:rPr>
        <w:lastRenderedPageBreak/>
        <w:t xml:space="preserve">V primeru spora v fazi izvedbe, glede vprašanja, katero določilo velja, ali razpisna  dokumentacija ali ponudba, sta stranki soglasni, da je prodajalec dolžan izvesti naročilo v skladu z zahtevo iz razpisne dokumentacije. </w:t>
      </w:r>
    </w:p>
    <w:p w14:paraId="39E6F846" w14:textId="77777777" w:rsidR="005E1D94" w:rsidRPr="00202609" w:rsidRDefault="005E1D94" w:rsidP="005E1D94">
      <w:pPr>
        <w:pStyle w:val="Telobesedila"/>
        <w:spacing w:before="120"/>
        <w:jc w:val="both"/>
        <w:rPr>
          <w:rFonts w:asciiTheme="minorHAnsi" w:hAnsiTheme="minorHAnsi"/>
        </w:rPr>
      </w:pPr>
      <w:proofErr w:type="spellStart"/>
      <w:r w:rsidRPr="00202609">
        <w:rPr>
          <w:rFonts w:asciiTheme="minorHAnsi" w:hAnsiTheme="minorHAnsi"/>
          <w:lang w:val="de-DE"/>
        </w:rPr>
        <w:t>Prodajalec</w:t>
      </w:r>
      <w:proofErr w:type="spellEnd"/>
      <w:r w:rsidRPr="00202609">
        <w:rPr>
          <w:rFonts w:asciiTheme="minorHAnsi" w:hAnsiTheme="minorHAnsi"/>
          <w:lang w:val="de-DE"/>
        </w:rPr>
        <w:t xml:space="preserve"> </w:t>
      </w:r>
      <w:proofErr w:type="spellStart"/>
      <w:r w:rsidRPr="00202609">
        <w:rPr>
          <w:rFonts w:asciiTheme="minorHAnsi" w:hAnsiTheme="minorHAnsi"/>
          <w:lang w:val="de-DE"/>
        </w:rPr>
        <w:t>zagotavlja</w:t>
      </w:r>
      <w:proofErr w:type="spellEnd"/>
      <w:r w:rsidRPr="00202609">
        <w:rPr>
          <w:rFonts w:asciiTheme="minorHAnsi" w:hAnsiTheme="minorHAnsi"/>
          <w:lang w:val="de-DE"/>
        </w:rPr>
        <w:t xml:space="preserve">, da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dobavljena</w:t>
      </w:r>
      <w:proofErr w:type="spellEnd"/>
      <w:r w:rsidRPr="00202609">
        <w:rPr>
          <w:rFonts w:asciiTheme="minorHAnsi" w:hAnsiTheme="minorHAnsi"/>
          <w:lang w:val="de-DE"/>
        </w:rPr>
        <w:t xml:space="preserve"> </w:t>
      </w:r>
      <w:proofErr w:type="spellStart"/>
      <w:r w:rsidRPr="00202609">
        <w:rPr>
          <w:rFonts w:asciiTheme="minorHAnsi" w:hAnsiTheme="minorHAnsi"/>
          <w:lang w:val="de-DE"/>
        </w:rPr>
        <w:t>oprema</w:t>
      </w:r>
      <w:proofErr w:type="spellEnd"/>
      <w:r w:rsidRPr="00202609">
        <w:rPr>
          <w:rFonts w:asciiTheme="minorHAnsi" w:hAnsiTheme="minorHAnsi"/>
          <w:lang w:val="de-DE"/>
        </w:rPr>
        <w:t xml:space="preserve"> </w:t>
      </w:r>
      <w:proofErr w:type="spellStart"/>
      <w:r w:rsidRPr="00202609">
        <w:rPr>
          <w:rFonts w:asciiTheme="minorHAnsi" w:hAnsiTheme="minorHAnsi"/>
          <w:lang w:val="de-DE"/>
        </w:rPr>
        <w:t>nova</w:t>
      </w:r>
      <w:proofErr w:type="spellEnd"/>
      <w:r w:rsidRPr="00202609">
        <w:rPr>
          <w:rFonts w:asciiTheme="minorHAnsi" w:hAnsiTheme="minorHAnsi"/>
          <w:lang w:val="de-DE"/>
        </w:rPr>
        <w:t xml:space="preserve"> in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delovala</w:t>
      </w:r>
      <w:proofErr w:type="spellEnd"/>
      <w:r w:rsidRPr="00202609">
        <w:rPr>
          <w:rFonts w:asciiTheme="minorHAnsi" w:hAnsiTheme="minorHAnsi"/>
          <w:lang w:val="de-DE"/>
        </w:rPr>
        <w:t xml:space="preserve"> </w:t>
      </w:r>
      <w:proofErr w:type="spellStart"/>
      <w:r w:rsidRPr="00202609">
        <w:rPr>
          <w:rFonts w:asciiTheme="minorHAnsi" w:hAnsiTheme="minorHAnsi"/>
          <w:lang w:val="de-DE"/>
        </w:rPr>
        <w:t>brezhibno</w:t>
      </w:r>
      <w:proofErr w:type="spellEnd"/>
      <w:r w:rsidRPr="00202609">
        <w:rPr>
          <w:rFonts w:asciiTheme="minorHAnsi" w:hAnsiTheme="minorHAnsi"/>
          <w:lang w:val="de-DE"/>
        </w:rPr>
        <w:t xml:space="preserve"> </w:t>
      </w:r>
      <w:proofErr w:type="spellStart"/>
      <w:r w:rsidRPr="00202609">
        <w:rPr>
          <w:rFonts w:asciiTheme="minorHAnsi" w:hAnsiTheme="minorHAnsi"/>
          <w:lang w:val="de-DE"/>
        </w:rPr>
        <w:t>ter</w:t>
      </w:r>
      <w:proofErr w:type="spellEnd"/>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6CCF7B1B" w14:textId="77777777" w:rsidR="005E1D94" w:rsidRPr="00202609" w:rsidRDefault="005E1D94" w:rsidP="005E1D94">
      <w:pPr>
        <w:spacing w:before="120"/>
        <w:jc w:val="both"/>
        <w:rPr>
          <w:rFonts w:asciiTheme="minorHAnsi" w:hAnsiTheme="minorHAnsi"/>
        </w:rPr>
      </w:pPr>
      <w:r w:rsidRPr="00202609">
        <w:rPr>
          <w:rFonts w:asciiTheme="minorHAnsi" w:hAnsiTheme="minorHAnsi"/>
        </w:rPr>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EB2A74D" w14:textId="77777777" w:rsidR="005E1D94" w:rsidRDefault="005E1D94" w:rsidP="005E1D94">
      <w:pPr>
        <w:rPr>
          <w:rFonts w:asciiTheme="minorHAnsi" w:hAnsiTheme="minorHAnsi"/>
        </w:rPr>
      </w:pPr>
    </w:p>
    <w:p w14:paraId="56C935C6" w14:textId="77777777" w:rsidR="005E1D94" w:rsidRPr="00202609" w:rsidRDefault="005E1D94" w:rsidP="005E1D94">
      <w:pPr>
        <w:rPr>
          <w:rFonts w:asciiTheme="minorHAnsi" w:hAnsiTheme="minorHAnsi"/>
        </w:rPr>
      </w:pPr>
    </w:p>
    <w:p w14:paraId="0020D010" w14:textId="77777777" w:rsidR="005E1D94" w:rsidRPr="00202609" w:rsidRDefault="005E1D94" w:rsidP="005E1D94">
      <w:pPr>
        <w:jc w:val="center"/>
        <w:rPr>
          <w:rFonts w:asciiTheme="minorHAnsi" w:hAnsiTheme="minorHAnsi"/>
        </w:rPr>
      </w:pPr>
      <w:r w:rsidRPr="00202609">
        <w:rPr>
          <w:rFonts w:asciiTheme="minorHAnsi" w:hAnsiTheme="minorHAnsi"/>
        </w:rPr>
        <w:t>VELJAVNOST POGODBE</w:t>
      </w:r>
    </w:p>
    <w:p w14:paraId="05DAB535"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3. člen</w:t>
      </w:r>
    </w:p>
    <w:p w14:paraId="326658FF" w14:textId="77777777" w:rsidR="005E1D94" w:rsidRPr="00202609" w:rsidRDefault="005E1D94" w:rsidP="005E1D94">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1B70ECF7" w14:textId="77777777" w:rsidR="005E1D94" w:rsidRPr="00202609" w:rsidRDefault="005E1D94" w:rsidP="005E1D94">
      <w:pPr>
        <w:autoSpaceDE w:val="0"/>
        <w:autoSpaceDN w:val="0"/>
        <w:adjustRightInd w:val="0"/>
        <w:rPr>
          <w:rFonts w:asciiTheme="minorHAnsi" w:hAnsiTheme="minorHAnsi"/>
        </w:rPr>
      </w:pPr>
    </w:p>
    <w:p w14:paraId="563F8779" w14:textId="77777777" w:rsidR="005E1D94" w:rsidRPr="00202609" w:rsidRDefault="005E1D94" w:rsidP="005E1D94">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5E3D16F1" w14:textId="77777777" w:rsidR="005E1D94" w:rsidRPr="00202609" w:rsidRDefault="005E1D94" w:rsidP="005E1D94">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68A605F2" w14:textId="77777777" w:rsidR="005E1D94" w:rsidRPr="00202609" w:rsidRDefault="005E1D94" w:rsidP="005E1D94">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443F126B" w14:textId="77777777" w:rsidR="005E1D94" w:rsidRPr="00202609" w:rsidRDefault="005E1D94" w:rsidP="005E1D94">
      <w:pPr>
        <w:numPr>
          <w:ilvl w:val="0"/>
          <w:numId w:val="9"/>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42B2763A" w14:textId="77777777" w:rsidR="005E1D94" w:rsidRPr="00202609" w:rsidRDefault="005E1D94" w:rsidP="005E1D94">
      <w:pPr>
        <w:numPr>
          <w:ilvl w:val="0"/>
          <w:numId w:val="9"/>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536E635D" w14:textId="77777777" w:rsidR="005E1D94" w:rsidRPr="00202609" w:rsidRDefault="005E1D94" w:rsidP="005E1D94">
      <w:pPr>
        <w:numPr>
          <w:ilvl w:val="0"/>
          <w:numId w:val="9"/>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CE6CDE3" w14:textId="77777777" w:rsidR="005E1D94" w:rsidRPr="00202609" w:rsidRDefault="005E1D94" w:rsidP="005E1D94">
      <w:pPr>
        <w:numPr>
          <w:ilvl w:val="0"/>
          <w:numId w:val="9"/>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4D7554E8" w14:textId="77777777" w:rsidR="005E1D94" w:rsidRPr="00202609" w:rsidRDefault="005E1D94" w:rsidP="005E1D94">
      <w:pPr>
        <w:numPr>
          <w:ilvl w:val="0"/>
          <w:numId w:val="9"/>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29472126" w14:textId="77777777" w:rsidR="005E1D94" w:rsidRPr="00202609" w:rsidRDefault="005E1D94" w:rsidP="005E1D94">
      <w:pPr>
        <w:autoSpaceDE w:val="0"/>
        <w:autoSpaceDN w:val="0"/>
        <w:adjustRightInd w:val="0"/>
        <w:rPr>
          <w:rFonts w:asciiTheme="minorHAnsi" w:hAnsiTheme="minorHAnsi"/>
        </w:rPr>
      </w:pPr>
    </w:p>
    <w:p w14:paraId="28CF729E" w14:textId="77777777" w:rsidR="005E1D94" w:rsidRPr="00202609" w:rsidRDefault="005E1D94" w:rsidP="005E1D94">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396CD9A3"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1FE60B92"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5756B335"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3425E9EC"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2D8BCB44"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6701C2F2"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49A0B68C"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358803A2"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3E003179"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2876BDB5" w14:textId="77777777" w:rsidR="005E1D94" w:rsidRPr="00202609" w:rsidRDefault="005E1D94" w:rsidP="005E1D94">
      <w:pPr>
        <w:numPr>
          <w:ilvl w:val="0"/>
          <w:numId w:val="10"/>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6E589EEB" w14:textId="77777777" w:rsidR="005E1D94" w:rsidRPr="00202609" w:rsidRDefault="005E1D94" w:rsidP="005E1D94">
      <w:pPr>
        <w:numPr>
          <w:ilvl w:val="0"/>
          <w:numId w:val="10"/>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58D5993A" w14:textId="77777777" w:rsidR="005E1D94" w:rsidRPr="00202609" w:rsidRDefault="005E1D94" w:rsidP="005E1D94">
      <w:pPr>
        <w:numPr>
          <w:ilvl w:val="0"/>
          <w:numId w:val="10"/>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156429A7" w14:textId="77777777" w:rsidR="005E1D94" w:rsidRPr="00202609" w:rsidRDefault="005E1D94" w:rsidP="005E1D94">
      <w:pPr>
        <w:autoSpaceDE w:val="0"/>
        <w:autoSpaceDN w:val="0"/>
        <w:adjustRightInd w:val="0"/>
        <w:rPr>
          <w:rFonts w:asciiTheme="minorHAnsi" w:hAnsiTheme="minorHAnsi"/>
          <w:i/>
          <w:sz w:val="16"/>
          <w:szCs w:val="16"/>
        </w:rPr>
      </w:pPr>
    </w:p>
    <w:p w14:paraId="3E9EAE81" w14:textId="77777777" w:rsidR="005E1D94" w:rsidRPr="00202609" w:rsidRDefault="005E1D94" w:rsidP="005E1D94">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68996599" w14:textId="77777777" w:rsidR="005E1D94" w:rsidRPr="00202609" w:rsidRDefault="005E1D94" w:rsidP="005E1D94">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FDB9D82" w14:textId="77777777" w:rsidR="005E1D94" w:rsidRPr="00202609" w:rsidRDefault="005E1D94" w:rsidP="005E1D94">
      <w:pPr>
        <w:autoSpaceDE w:val="0"/>
        <w:autoSpaceDN w:val="0"/>
        <w:adjustRightInd w:val="0"/>
        <w:spacing w:before="120"/>
        <w:jc w:val="both"/>
        <w:rPr>
          <w:rFonts w:asciiTheme="minorHAnsi" w:hAnsiTheme="minorHAnsi"/>
        </w:rPr>
      </w:pPr>
      <w:r w:rsidRPr="00202609">
        <w:rPr>
          <w:rFonts w:asciiTheme="minorHAnsi" w:hAnsiTheme="minorHAnsi"/>
        </w:rPr>
        <w:lastRenderedPageBreak/>
        <w:t xml:space="preserve">Prodajalec v celoti odgovarja za dobavo opreme, ki je predmet pogodbe in celotno izpolnitev obveznosti, kot izhaja iz razpisne dokumentacije in njegove ponudbe proti naročniku, ne glede na število podizvajalcev. </w:t>
      </w:r>
    </w:p>
    <w:p w14:paraId="073678E5" w14:textId="77777777" w:rsidR="005E1D94" w:rsidRPr="00202609" w:rsidRDefault="005E1D94" w:rsidP="005E1D94">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Pr>
          <w:rFonts w:asciiTheme="minorHAnsi" w:hAnsiTheme="minorHAnsi"/>
        </w:rPr>
        <w:t>tej pogodbi</w:t>
      </w:r>
      <w:r w:rsidRPr="00202609">
        <w:rPr>
          <w:rFonts w:asciiTheme="minorHAnsi" w:hAnsiTheme="minorHAnsi"/>
        </w:rPr>
        <w:t xml:space="preserve"> izročiti naročniku: </w:t>
      </w:r>
    </w:p>
    <w:p w14:paraId="4FC8958C" w14:textId="77777777" w:rsidR="005E1D94" w:rsidRPr="00202609" w:rsidRDefault="005E1D94" w:rsidP="005E1D94">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5D1E0A14" w14:textId="77777777" w:rsidR="005E1D94" w:rsidRPr="00202609" w:rsidRDefault="005E1D94" w:rsidP="005E1D94">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758285" w14:textId="77777777" w:rsidR="005E1D94" w:rsidRPr="00202609" w:rsidRDefault="005E1D94" w:rsidP="005E1D94">
      <w:pPr>
        <w:numPr>
          <w:ilvl w:val="0"/>
          <w:numId w:val="11"/>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0B1D1FAE" w14:textId="77777777" w:rsidR="005E1D94" w:rsidRPr="00202609" w:rsidRDefault="005E1D94" w:rsidP="005E1D94">
      <w:pPr>
        <w:autoSpaceDE w:val="0"/>
        <w:autoSpaceDN w:val="0"/>
        <w:adjustRightInd w:val="0"/>
        <w:rPr>
          <w:rFonts w:asciiTheme="minorHAnsi" w:hAnsiTheme="minorHAnsi"/>
        </w:rPr>
      </w:pPr>
    </w:p>
    <w:p w14:paraId="7755173F" w14:textId="77777777" w:rsidR="005E1D94" w:rsidRPr="00202609" w:rsidRDefault="005E1D94" w:rsidP="005E1D94">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1669BF34" w14:textId="77777777" w:rsidR="005E1D94" w:rsidRPr="00202609" w:rsidRDefault="005E1D94" w:rsidP="005E1D94">
      <w:pPr>
        <w:numPr>
          <w:ilvl w:val="0"/>
          <w:numId w:val="12"/>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71D8F658" w14:textId="77777777" w:rsidR="005E1D94" w:rsidRPr="00202609" w:rsidRDefault="005E1D94" w:rsidP="005E1D94">
      <w:pPr>
        <w:numPr>
          <w:ilvl w:val="0"/>
          <w:numId w:val="12"/>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2B6F809C" w14:textId="77777777" w:rsidR="005E1D94" w:rsidRPr="00202609" w:rsidRDefault="005E1D94" w:rsidP="005E1D94">
      <w:pPr>
        <w:numPr>
          <w:ilvl w:val="0"/>
          <w:numId w:val="12"/>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6FA5B736" w14:textId="77777777" w:rsidR="005E1D94" w:rsidRPr="00202609" w:rsidRDefault="005E1D94" w:rsidP="005E1D94">
      <w:pPr>
        <w:autoSpaceDE w:val="0"/>
        <w:autoSpaceDN w:val="0"/>
        <w:adjustRightInd w:val="0"/>
        <w:rPr>
          <w:rFonts w:asciiTheme="minorHAnsi" w:hAnsiTheme="minorHAnsi" w:cs="Calibri"/>
        </w:rPr>
      </w:pPr>
    </w:p>
    <w:p w14:paraId="43728AF4" w14:textId="77777777" w:rsidR="005E1D94" w:rsidRPr="00202609" w:rsidRDefault="005E1D94" w:rsidP="005E1D94">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1C4981B1" w14:textId="77777777" w:rsidR="005E1D94" w:rsidRDefault="005E1D94" w:rsidP="005E1D94">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4B012EFA" w14:textId="407ACEEF" w:rsidR="005E1D94" w:rsidRPr="00C27261" w:rsidRDefault="005E1D94" w:rsidP="005E1D94">
      <w:pPr>
        <w:autoSpaceDE w:val="0"/>
        <w:autoSpaceDN w:val="0"/>
        <w:adjustRightInd w:val="0"/>
        <w:spacing w:before="40"/>
        <w:jc w:val="both"/>
        <w:rPr>
          <w:rFonts w:asciiTheme="minorHAnsi" w:hAnsiTheme="minorHAnsi"/>
        </w:rPr>
      </w:pPr>
      <w:r w:rsidRPr="00C27261">
        <w:rPr>
          <w:rFonts w:asciiTheme="minorHAnsi" w:hAnsiTheme="minorHAnsi" w:cs="Calibri"/>
        </w:rPr>
        <w:t xml:space="preserve">Pogodbena cena je fiksna in vsebuje  vse stroške, popuste, rabate, nastale z nakupom, dobavo opreme na naslov naročnika: zavarovanja, </w:t>
      </w:r>
      <w:r w:rsidR="00814601">
        <w:rPr>
          <w:rFonts w:asciiTheme="minorHAnsi" w:hAnsiTheme="minorHAnsi" w:cs="Calibri"/>
        </w:rPr>
        <w:t xml:space="preserve">DDV, </w:t>
      </w:r>
      <w:r w:rsidRPr="00C27261">
        <w:rPr>
          <w:rFonts w:asciiTheme="minorHAnsi" w:hAnsiTheme="minorHAnsi" w:cs="Calibri"/>
        </w:rPr>
        <w:t>carino, pristojbine, montažo, instalacijo, zagon</w:t>
      </w:r>
      <w:r w:rsidR="00786301">
        <w:rPr>
          <w:rFonts w:asciiTheme="minorHAnsi" w:hAnsiTheme="minorHAnsi" w:cs="Calibri"/>
        </w:rPr>
        <w:t>, kalib</w:t>
      </w:r>
      <w:r w:rsidR="001A4080">
        <w:rPr>
          <w:rFonts w:asciiTheme="minorHAnsi" w:hAnsiTheme="minorHAnsi" w:cs="Calibri"/>
        </w:rPr>
        <w:t>r</w:t>
      </w:r>
      <w:r w:rsidR="00786301">
        <w:rPr>
          <w:rFonts w:asciiTheme="minorHAnsi" w:hAnsiTheme="minorHAnsi" w:cs="Calibri"/>
        </w:rPr>
        <w:t>acijo</w:t>
      </w:r>
      <w:r w:rsidR="0032150B">
        <w:rPr>
          <w:rFonts w:asciiTheme="minorHAnsi" w:hAnsiTheme="minorHAnsi" w:cs="Calibri"/>
        </w:rPr>
        <w:t xml:space="preserve">, izobraževanje </w:t>
      </w:r>
      <w:r w:rsidRPr="00C27261">
        <w:rPr>
          <w:rFonts w:asciiTheme="minorHAnsi" w:hAnsiTheme="minorHAnsi" w:cs="Calibri"/>
        </w:rPr>
        <w:t xml:space="preserve"> </w:t>
      </w:r>
      <w:r w:rsidRPr="00C27261">
        <w:rPr>
          <w:rFonts w:asciiTheme="minorHAnsi" w:hAnsiTheme="minorHAnsi"/>
        </w:rPr>
        <w:t>in vse druge  stroške za izpolnitev pogodbe, ter je ni možno povečati (</w:t>
      </w:r>
      <w:r w:rsidRPr="00E42798">
        <w:rPr>
          <w:rFonts w:asciiTheme="minorHAnsi" w:hAnsiTheme="minorHAnsi"/>
        </w:rPr>
        <w:t>pariteta DDP</w:t>
      </w:r>
      <w:r w:rsidRPr="00C27261">
        <w:rPr>
          <w:rFonts w:asciiTheme="minorHAnsi" w:hAnsiTheme="minorHAnsi"/>
        </w:rPr>
        <w:t xml:space="preserve">, Aškerčeva 6, Ljubljana, laboratorij naročnika). Pogodbena cena vsebuje tudi vse morebitne podražitve do izteka pogodbenega roka za dokončanje oziroma izročitev predmeta pogodbe s primopredajo. </w:t>
      </w:r>
    </w:p>
    <w:p w14:paraId="07741832" w14:textId="77777777" w:rsidR="005E1D94" w:rsidRPr="00D922B6" w:rsidRDefault="005E1D94" w:rsidP="005E1D94">
      <w:pPr>
        <w:autoSpaceDE w:val="0"/>
        <w:autoSpaceDN w:val="0"/>
        <w:adjustRightInd w:val="0"/>
        <w:rPr>
          <w:rFonts w:asciiTheme="minorHAnsi" w:hAnsiTheme="minorHAnsi"/>
        </w:rPr>
      </w:pPr>
    </w:p>
    <w:p w14:paraId="0BD0F4CF" w14:textId="77777777" w:rsidR="005E1D94" w:rsidRPr="00D922B6" w:rsidRDefault="005E1D94" w:rsidP="005E1D94">
      <w:pPr>
        <w:jc w:val="both"/>
        <w:rPr>
          <w:rFonts w:asciiTheme="minorHAnsi" w:hAnsiTheme="minorHAnsi"/>
        </w:rPr>
      </w:pPr>
      <w:r w:rsidRPr="00D922B6">
        <w:rPr>
          <w:rFonts w:asciiTheme="minorHAnsi" w:hAnsiTheme="minorHAnsi"/>
        </w:rPr>
        <w:t>Pogodbena cena znaša ________ EUR brez DDV,  _______ EUR DDV in   _________ EUR z DDV.</w:t>
      </w:r>
    </w:p>
    <w:p w14:paraId="6A4C56FA" w14:textId="77777777" w:rsidR="005E1D94" w:rsidRPr="00D922B6" w:rsidRDefault="005E1D94" w:rsidP="005E1D94">
      <w:pPr>
        <w:jc w:val="both"/>
        <w:rPr>
          <w:rFonts w:asciiTheme="minorHAnsi" w:hAnsiTheme="minorHAnsi"/>
        </w:rPr>
      </w:pPr>
    </w:p>
    <w:p w14:paraId="0DB1B45A" w14:textId="77777777" w:rsidR="005E1D94" w:rsidRPr="00D922B6" w:rsidRDefault="005E1D94" w:rsidP="005E1D94">
      <w:pPr>
        <w:jc w:val="center"/>
        <w:rPr>
          <w:rFonts w:asciiTheme="minorHAnsi" w:hAnsiTheme="minorHAnsi"/>
        </w:rPr>
      </w:pPr>
      <w:r w:rsidRPr="00D922B6">
        <w:rPr>
          <w:rFonts w:asciiTheme="minorHAnsi" w:hAnsiTheme="minorHAnsi"/>
        </w:rPr>
        <w:t>DOBAVA, IZROČITEV</w:t>
      </w:r>
    </w:p>
    <w:p w14:paraId="75609A03" w14:textId="77777777" w:rsidR="005E1D94" w:rsidRPr="00D922B6" w:rsidRDefault="005E1D94" w:rsidP="005E1D94">
      <w:pPr>
        <w:spacing w:before="40"/>
        <w:jc w:val="center"/>
        <w:rPr>
          <w:rFonts w:asciiTheme="minorHAnsi" w:hAnsiTheme="minorHAnsi"/>
          <w:sz w:val="20"/>
          <w:szCs w:val="20"/>
        </w:rPr>
      </w:pPr>
      <w:r w:rsidRPr="00D922B6">
        <w:rPr>
          <w:rFonts w:asciiTheme="minorHAnsi" w:hAnsiTheme="minorHAnsi"/>
          <w:sz w:val="20"/>
          <w:szCs w:val="20"/>
        </w:rPr>
        <w:t>6. člen</w:t>
      </w:r>
    </w:p>
    <w:p w14:paraId="16016392" w14:textId="6C16A905" w:rsidR="005E1D94" w:rsidRPr="00D922B6" w:rsidRDefault="005E1D94" w:rsidP="005E1D94">
      <w:pPr>
        <w:pStyle w:val="Glava"/>
        <w:numPr>
          <w:ilvl w:val="12"/>
          <w:numId w:val="0"/>
        </w:numPr>
        <w:tabs>
          <w:tab w:val="clear" w:pos="4536"/>
          <w:tab w:val="clear" w:pos="9072"/>
        </w:tabs>
        <w:spacing w:after="100"/>
        <w:rPr>
          <w:rFonts w:cs="Arial"/>
          <w:sz w:val="22"/>
          <w:szCs w:val="22"/>
        </w:rPr>
      </w:pPr>
      <w:r w:rsidRPr="00D922B6">
        <w:rPr>
          <w:rFonts w:cs="Arial"/>
          <w:sz w:val="22"/>
          <w:szCs w:val="22"/>
        </w:rPr>
        <w:t xml:space="preserve">Izvajalec zagotavlja dobavo do  </w:t>
      </w:r>
      <w:r>
        <w:rPr>
          <w:rFonts w:cs="Arial"/>
          <w:sz w:val="22"/>
          <w:szCs w:val="22"/>
        </w:rPr>
        <w:t xml:space="preserve">_________ </w:t>
      </w:r>
      <w:r w:rsidR="00814601">
        <w:rPr>
          <w:rFonts w:cs="Arial"/>
          <w:sz w:val="22"/>
          <w:szCs w:val="22"/>
        </w:rPr>
        <w:t>tednov</w:t>
      </w:r>
      <w:r>
        <w:rPr>
          <w:rFonts w:cs="Arial"/>
          <w:sz w:val="22"/>
          <w:szCs w:val="22"/>
        </w:rPr>
        <w:t xml:space="preserve"> od podpisa pogodbe.</w:t>
      </w:r>
      <w:r w:rsidRPr="00D922B6">
        <w:rPr>
          <w:rFonts w:cs="Arial"/>
          <w:sz w:val="22"/>
          <w:szCs w:val="22"/>
        </w:rPr>
        <w:t xml:space="preserve">   </w:t>
      </w:r>
    </w:p>
    <w:p w14:paraId="4E55A2E4" w14:textId="77777777" w:rsidR="005E1D94" w:rsidRPr="00202609" w:rsidRDefault="005E1D94" w:rsidP="005E1D94">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4656F046" w14:textId="77777777" w:rsidR="005E1D94" w:rsidRPr="00202609" w:rsidRDefault="005E1D94" w:rsidP="005E1D94">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104C9968" w14:textId="77777777" w:rsidR="005E1D94" w:rsidRPr="00202609" w:rsidRDefault="005E1D94" w:rsidP="005E1D94">
      <w:pPr>
        <w:numPr>
          <w:ilvl w:val="1"/>
          <w:numId w:val="6"/>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5A5D470" w14:textId="77777777" w:rsidR="005E1D94" w:rsidRPr="00202609" w:rsidRDefault="005E1D94" w:rsidP="005E1D94">
      <w:pPr>
        <w:numPr>
          <w:ilvl w:val="1"/>
          <w:numId w:val="6"/>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25D3CC98" w14:textId="77777777" w:rsidR="005E1D94" w:rsidRPr="00202609" w:rsidRDefault="005E1D94" w:rsidP="005E1D94">
      <w:pPr>
        <w:numPr>
          <w:ilvl w:val="1"/>
          <w:numId w:val="6"/>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495C9904" w14:textId="77777777" w:rsidR="005E1D94" w:rsidRPr="00202609" w:rsidRDefault="005E1D94" w:rsidP="005E1D94">
      <w:pPr>
        <w:numPr>
          <w:ilvl w:val="1"/>
          <w:numId w:val="6"/>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00671855"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0E1D1B3F"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0DAAF35E" w14:textId="77777777" w:rsidR="005E1D94" w:rsidRDefault="005E1D94" w:rsidP="005E1D94">
      <w:pPr>
        <w:overflowPunct w:val="0"/>
        <w:autoSpaceDE w:val="0"/>
        <w:autoSpaceDN w:val="0"/>
        <w:adjustRightInd w:val="0"/>
        <w:jc w:val="both"/>
        <w:textAlignment w:val="baseline"/>
        <w:rPr>
          <w:rFonts w:asciiTheme="minorHAnsi" w:hAnsiTheme="minorHAnsi"/>
        </w:rPr>
      </w:pPr>
      <w:r w:rsidRPr="00202609">
        <w:rPr>
          <w:rFonts w:asciiTheme="minorHAnsi" w:hAnsiTheme="minorHAnsi"/>
        </w:rPr>
        <w:t>Izvajalec je v primeru zamude pri dobavi in montaži opreme ali nepravilne dobave ali montaže, ki ni posledica višje sile ali razlo</w:t>
      </w:r>
      <w:r w:rsidRPr="00202609">
        <w:rPr>
          <w:rFonts w:asciiTheme="minorHAnsi" w:hAnsiTheme="minorHAnsi"/>
        </w:rPr>
        <w:softHyphen/>
        <w:t xml:space="preserve">gov na strani naročnika, dolžan plačati naročniku pogodbeno kazen v višini </w:t>
      </w:r>
      <w:r>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724716D2" w14:textId="77777777" w:rsidR="005E1D94" w:rsidRDefault="005E1D94" w:rsidP="005E1D94">
      <w:pPr>
        <w:overflowPunct w:val="0"/>
        <w:autoSpaceDE w:val="0"/>
        <w:autoSpaceDN w:val="0"/>
        <w:adjustRightInd w:val="0"/>
        <w:jc w:val="both"/>
        <w:textAlignment w:val="baseline"/>
        <w:rPr>
          <w:rFonts w:asciiTheme="minorHAnsi" w:hAnsiTheme="minorHAnsi"/>
        </w:rPr>
      </w:pPr>
    </w:p>
    <w:p w14:paraId="2C437919" w14:textId="77777777" w:rsidR="005E1D94" w:rsidRDefault="005E1D94" w:rsidP="005E1D94">
      <w:pPr>
        <w:overflowPunct w:val="0"/>
        <w:autoSpaceDE w:val="0"/>
        <w:autoSpaceDN w:val="0"/>
        <w:adjustRightInd w:val="0"/>
        <w:jc w:val="both"/>
        <w:textAlignment w:val="baseline"/>
        <w:rPr>
          <w:rFonts w:asciiTheme="minorHAnsi" w:hAnsiTheme="minorHAnsi"/>
        </w:rPr>
      </w:pPr>
    </w:p>
    <w:p w14:paraId="3389750C" w14:textId="77777777" w:rsidR="005E1D94" w:rsidRDefault="005E1D94" w:rsidP="005E1D94">
      <w:pPr>
        <w:overflowPunct w:val="0"/>
        <w:autoSpaceDE w:val="0"/>
        <w:autoSpaceDN w:val="0"/>
        <w:adjustRightInd w:val="0"/>
        <w:jc w:val="both"/>
        <w:textAlignment w:val="baseline"/>
        <w:rPr>
          <w:rFonts w:asciiTheme="minorHAnsi" w:hAnsiTheme="minorHAnsi"/>
        </w:rPr>
      </w:pPr>
    </w:p>
    <w:p w14:paraId="3B5C1358" w14:textId="77777777" w:rsidR="005E1D94" w:rsidRDefault="005E1D94" w:rsidP="005E1D94">
      <w:pPr>
        <w:overflowPunct w:val="0"/>
        <w:autoSpaceDE w:val="0"/>
        <w:autoSpaceDN w:val="0"/>
        <w:adjustRightInd w:val="0"/>
        <w:jc w:val="both"/>
        <w:textAlignment w:val="baseline"/>
        <w:rPr>
          <w:rFonts w:asciiTheme="minorHAnsi" w:hAnsiTheme="minorHAnsi"/>
        </w:rPr>
      </w:pPr>
    </w:p>
    <w:p w14:paraId="565EE378" w14:textId="77777777" w:rsidR="005E1D94" w:rsidRDefault="005E1D94" w:rsidP="005E1D94">
      <w:pPr>
        <w:overflowPunct w:val="0"/>
        <w:autoSpaceDE w:val="0"/>
        <w:autoSpaceDN w:val="0"/>
        <w:adjustRightInd w:val="0"/>
        <w:jc w:val="both"/>
        <w:textAlignment w:val="baseline"/>
        <w:rPr>
          <w:rFonts w:asciiTheme="minorHAnsi" w:hAnsiTheme="minorHAnsi"/>
        </w:rPr>
      </w:pPr>
    </w:p>
    <w:p w14:paraId="39DE20F8" w14:textId="77777777" w:rsidR="005E1D94" w:rsidRDefault="005E1D94" w:rsidP="005E1D94">
      <w:pPr>
        <w:overflowPunct w:val="0"/>
        <w:autoSpaceDE w:val="0"/>
        <w:autoSpaceDN w:val="0"/>
        <w:adjustRightInd w:val="0"/>
        <w:jc w:val="both"/>
        <w:textAlignment w:val="baseline"/>
        <w:rPr>
          <w:rFonts w:asciiTheme="minorHAnsi" w:hAnsiTheme="minorHAnsi"/>
        </w:rPr>
      </w:pPr>
    </w:p>
    <w:p w14:paraId="19A39327" w14:textId="77777777" w:rsidR="005E1D94" w:rsidRPr="00202609" w:rsidRDefault="005E1D94" w:rsidP="005E1D94">
      <w:pPr>
        <w:overflowPunct w:val="0"/>
        <w:autoSpaceDE w:val="0"/>
        <w:autoSpaceDN w:val="0"/>
        <w:adjustRightInd w:val="0"/>
        <w:jc w:val="both"/>
        <w:textAlignment w:val="baseline"/>
        <w:rPr>
          <w:rFonts w:asciiTheme="minorHAnsi" w:hAnsiTheme="minorHAnsi"/>
        </w:rPr>
      </w:pPr>
    </w:p>
    <w:p w14:paraId="3350F677" w14:textId="77777777" w:rsidR="005E1D94" w:rsidRPr="00202609" w:rsidRDefault="005E1D94" w:rsidP="005E1D94">
      <w:pPr>
        <w:jc w:val="center"/>
        <w:rPr>
          <w:rFonts w:asciiTheme="minorHAnsi" w:hAnsiTheme="minorHAnsi"/>
        </w:rPr>
      </w:pPr>
      <w:r w:rsidRPr="00202609">
        <w:rPr>
          <w:rFonts w:asciiTheme="minorHAnsi" w:hAnsiTheme="minorHAnsi"/>
        </w:rPr>
        <w:t>PREVZEM</w:t>
      </w:r>
    </w:p>
    <w:p w14:paraId="440C0F05"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7. člen</w:t>
      </w:r>
    </w:p>
    <w:p w14:paraId="1DA8F9DA" w14:textId="77777777" w:rsidR="005E1D94" w:rsidRPr="00202609" w:rsidRDefault="005E1D94" w:rsidP="005E1D94">
      <w:pPr>
        <w:spacing w:before="60"/>
        <w:jc w:val="both"/>
        <w:rPr>
          <w:rFonts w:asciiTheme="minorHAnsi" w:hAnsiTheme="minorHAnsi"/>
        </w:rPr>
      </w:pPr>
      <w:r w:rsidRPr="00202609">
        <w:rPr>
          <w:rFonts w:asciiTheme="minorHAnsi" w:hAnsiTheme="minorHAnsi"/>
        </w:rPr>
        <w:t>Prevzem opreme, ki je predmet razpisa, se opravi na sedežu izvajalca, na  podlagi dobavnice, ki jo na podlagi pravilno dobavljenega količinsko in kakovostno ustreznega blaga, podpišeta skrbnika pogodbe ali pooblaščenca obeh strank.</w:t>
      </w:r>
    </w:p>
    <w:p w14:paraId="7685DB29" w14:textId="77777777" w:rsidR="005E1D94" w:rsidRPr="00202609" w:rsidRDefault="005E1D94" w:rsidP="005E1D94">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Pr="005B4922">
        <w:rPr>
          <w:rFonts w:asciiTheme="minorHAnsi" w:hAnsiTheme="minorHAnsi"/>
          <w:sz w:val="24"/>
          <w:szCs w:val="24"/>
        </w:rPr>
        <w:t>zagotoviti usposabljanje</w:t>
      </w:r>
      <w:r>
        <w:rPr>
          <w:rFonts w:asciiTheme="minorHAnsi" w:hAnsiTheme="minorHAnsi"/>
          <w:sz w:val="24"/>
          <w:szCs w:val="24"/>
        </w:rPr>
        <w:t xml:space="preserve"> </w:t>
      </w:r>
      <w:r w:rsidRPr="005B4922">
        <w:rPr>
          <w:rFonts w:asciiTheme="minorHAnsi" w:hAnsiTheme="minorHAnsi"/>
          <w:sz w:val="24"/>
          <w:szCs w:val="24"/>
        </w:rPr>
        <w:t>delavcev naročnika</w:t>
      </w:r>
      <w:r>
        <w:rPr>
          <w:rFonts w:asciiTheme="minorHAnsi" w:hAnsiTheme="minorHAnsi"/>
          <w:sz w:val="24"/>
          <w:szCs w:val="24"/>
        </w:rPr>
        <w:t>. Usposobljeni morajo biti za polno uporabo funkcionalnosti naprave.</w:t>
      </w:r>
    </w:p>
    <w:p w14:paraId="0835B23A" w14:textId="1F9B194E" w:rsidR="005E1D94" w:rsidRPr="00202609" w:rsidRDefault="005E1D94" w:rsidP="005E1D94">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 xml:space="preserve">Izvajalec se obvezuje, da bo v primeru morebitnih odstopanj pri kontroli kakovosti opreme o tem v najkrajšem možnem času obvestil naročnika na telefonsko številko +386 1 4771 </w:t>
      </w:r>
      <w:r w:rsidR="00B52E84">
        <w:rPr>
          <w:rFonts w:asciiTheme="minorHAnsi" w:hAnsiTheme="minorHAnsi"/>
          <w:bCs/>
        </w:rPr>
        <w:t>604</w:t>
      </w:r>
      <w:r w:rsidRPr="00202609">
        <w:rPr>
          <w:rFonts w:asciiTheme="minorHAnsi" w:hAnsiTheme="minorHAnsi"/>
          <w:bCs/>
        </w:rPr>
        <w:t xml:space="preserve">, </w:t>
      </w:r>
      <w:r>
        <w:rPr>
          <w:rFonts w:asciiTheme="minorHAnsi" w:hAnsiTheme="minorHAnsi"/>
          <w:bCs/>
        </w:rPr>
        <w:t>takoj potem še</w:t>
      </w:r>
      <w:r w:rsidRPr="00202609">
        <w:rPr>
          <w:rFonts w:asciiTheme="minorHAnsi" w:hAnsiTheme="minorHAnsi"/>
          <w:bCs/>
        </w:rPr>
        <w:t xml:space="preserve"> v pisni obliki</w:t>
      </w:r>
      <w:r>
        <w:rPr>
          <w:rFonts w:asciiTheme="minorHAnsi" w:hAnsiTheme="minorHAnsi"/>
          <w:bCs/>
        </w:rPr>
        <w:t xml:space="preserve"> na: dekanat@fs.uni-lj.si</w:t>
      </w:r>
      <w:r w:rsidRPr="00202609">
        <w:rPr>
          <w:rFonts w:asciiTheme="minorHAnsi" w:hAnsiTheme="minorHAnsi"/>
          <w:bCs/>
        </w:rPr>
        <w:t xml:space="preserve"> </w:t>
      </w:r>
    </w:p>
    <w:p w14:paraId="0F031824" w14:textId="77777777" w:rsidR="005E1D94" w:rsidRPr="00202609" w:rsidRDefault="005E1D94" w:rsidP="005E1D94">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04C1D1FB" w14:textId="77777777" w:rsidR="005E1D94" w:rsidRPr="00202609" w:rsidRDefault="005E1D94" w:rsidP="005E1D94">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1AA146CE" w14:textId="77777777" w:rsidR="005E1D94" w:rsidRDefault="005E1D94" w:rsidP="005E1D94">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3825FE4A" w14:textId="77777777" w:rsidR="005E1D94" w:rsidRPr="00202609" w:rsidRDefault="005E1D94" w:rsidP="005E1D94">
      <w:pPr>
        <w:jc w:val="both"/>
        <w:rPr>
          <w:rFonts w:asciiTheme="minorHAnsi" w:hAnsiTheme="minorHAnsi"/>
        </w:rPr>
      </w:pPr>
    </w:p>
    <w:p w14:paraId="2499323A" w14:textId="77777777" w:rsidR="005E1D94" w:rsidRPr="00202609" w:rsidRDefault="005E1D94" w:rsidP="005E1D94">
      <w:pPr>
        <w:rPr>
          <w:rFonts w:asciiTheme="minorHAnsi" w:hAnsiTheme="minorHAnsi"/>
        </w:rPr>
      </w:pPr>
    </w:p>
    <w:p w14:paraId="2428B0A4" w14:textId="77777777" w:rsidR="005E1D94" w:rsidRPr="00202609" w:rsidRDefault="005E1D94" w:rsidP="005E1D94">
      <w:pPr>
        <w:jc w:val="center"/>
        <w:rPr>
          <w:rFonts w:asciiTheme="minorHAnsi" w:hAnsiTheme="minorHAnsi"/>
        </w:rPr>
      </w:pPr>
      <w:r w:rsidRPr="00202609">
        <w:rPr>
          <w:rFonts w:asciiTheme="minorHAnsi" w:hAnsiTheme="minorHAnsi"/>
        </w:rPr>
        <w:t>NAČIN PLAČILA</w:t>
      </w:r>
    </w:p>
    <w:p w14:paraId="480D47B0"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8. člen</w:t>
      </w:r>
    </w:p>
    <w:p w14:paraId="4084090C" w14:textId="77777777" w:rsidR="005E1D94" w:rsidRPr="00202609" w:rsidRDefault="005E1D94" w:rsidP="005E1D94">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245BF098" w14:textId="77777777" w:rsidR="005E1D94" w:rsidRPr="00202609" w:rsidRDefault="005E1D94" w:rsidP="005E1D94">
      <w:pPr>
        <w:jc w:val="both"/>
        <w:rPr>
          <w:rFonts w:asciiTheme="minorHAnsi" w:hAnsiTheme="minorHAnsi"/>
        </w:rPr>
      </w:pPr>
      <w:r>
        <w:rPr>
          <w:rFonts w:asciiTheme="minorHAnsi" w:hAnsiTheme="minorHAnsi"/>
        </w:rPr>
        <w:t>_____________________________________, odprt pri ___________________</w:t>
      </w:r>
      <w:r w:rsidRPr="00202609">
        <w:rPr>
          <w:rFonts w:asciiTheme="minorHAnsi" w:hAnsiTheme="minorHAnsi"/>
        </w:rPr>
        <w:t>.</w:t>
      </w:r>
    </w:p>
    <w:p w14:paraId="7629CBE2" w14:textId="77777777" w:rsidR="005E1D94" w:rsidRPr="00202609" w:rsidRDefault="005E1D94" w:rsidP="005E1D94">
      <w:pPr>
        <w:rPr>
          <w:rFonts w:asciiTheme="minorHAnsi" w:hAnsiTheme="minorHAnsi"/>
        </w:rPr>
      </w:pPr>
    </w:p>
    <w:p w14:paraId="3C7FA70C" w14:textId="77777777" w:rsidR="005E1D94" w:rsidRDefault="005E1D94" w:rsidP="005E1D94">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21E16260" w14:textId="77777777" w:rsidR="005E1D94" w:rsidRDefault="005E1D94" w:rsidP="005E1D94">
      <w:pPr>
        <w:jc w:val="both"/>
        <w:rPr>
          <w:rFonts w:asciiTheme="minorHAnsi" w:hAnsiTheme="minorHAnsi"/>
        </w:rPr>
      </w:pPr>
    </w:p>
    <w:p w14:paraId="5E87CBA0" w14:textId="77777777" w:rsidR="005E1D94" w:rsidRDefault="005E1D94" w:rsidP="005E1D94">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1A9B8F4C" w14:textId="77777777" w:rsidR="005E1D94" w:rsidRPr="00202609" w:rsidRDefault="005E1D94" w:rsidP="005E1D94">
      <w:pPr>
        <w:jc w:val="both"/>
        <w:rPr>
          <w:rFonts w:asciiTheme="minorHAnsi" w:hAnsiTheme="minorHAnsi"/>
        </w:rPr>
      </w:pPr>
    </w:p>
    <w:p w14:paraId="5CD505BD" w14:textId="77777777" w:rsidR="005E1D94" w:rsidRPr="00202609" w:rsidRDefault="005E1D94" w:rsidP="005E1D94">
      <w:pPr>
        <w:jc w:val="both"/>
        <w:rPr>
          <w:rFonts w:asciiTheme="minorHAnsi" w:hAnsiTheme="minorHAnsi"/>
          <w:color w:val="FF0000"/>
        </w:rPr>
      </w:pPr>
    </w:p>
    <w:p w14:paraId="734A072A" w14:textId="77777777" w:rsidR="005E1D94" w:rsidRPr="00202609" w:rsidRDefault="005E1D94" w:rsidP="005E1D94">
      <w:pPr>
        <w:jc w:val="center"/>
        <w:rPr>
          <w:rFonts w:asciiTheme="minorHAnsi" w:hAnsiTheme="minorHAnsi"/>
        </w:rPr>
      </w:pPr>
      <w:r w:rsidRPr="00202609">
        <w:rPr>
          <w:rFonts w:asciiTheme="minorHAnsi" w:hAnsiTheme="minorHAnsi"/>
        </w:rPr>
        <w:t>GARANCIJSKE OBVEZNOSTI IZVAJALCA</w:t>
      </w:r>
    </w:p>
    <w:p w14:paraId="7A01B87C"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9. člen</w:t>
      </w:r>
    </w:p>
    <w:p w14:paraId="7EA27933" w14:textId="77777777" w:rsidR="005E1D94" w:rsidRPr="001D6DBB" w:rsidRDefault="005E1D94" w:rsidP="005E1D94">
      <w:pPr>
        <w:jc w:val="both"/>
        <w:rPr>
          <w:rFonts w:asciiTheme="minorHAnsi" w:hAnsiTheme="minorHAnsi"/>
        </w:rPr>
      </w:pPr>
      <w:r w:rsidRPr="001D6DBB">
        <w:rPr>
          <w:rFonts w:asciiTheme="minorHAnsi" w:hAnsiTheme="minorHAnsi"/>
        </w:rPr>
        <w:t>Izvajalec naročniku jamči:</w:t>
      </w:r>
    </w:p>
    <w:p w14:paraId="3A10948F" w14:textId="77777777" w:rsidR="005E1D94" w:rsidRPr="001D6DBB" w:rsidRDefault="005E1D94" w:rsidP="005E1D94">
      <w:pPr>
        <w:numPr>
          <w:ilvl w:val="0"/>
          <w:numId w:val="7"/>
        </w:numPr>
        <w:tabs>
          <w:tab w:val="clear" w:pos="360"/>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292015AE" w14:textId="77777777" w:rsidR="005E1D94" w:rsidRPr="001D6DBB" w:rsidRDefault="005E1D94" w:rsidP="005E1D94">
      <w:pPr>
        <w:numPr>
          <w:ilvl w:val="0"/>
          <w:numId w:val="7"/>
        </w:numPr>
        <w:tabs>
          <w:tab w:val="clear" w:pos="360"/>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4EEC84FC" w14:textId="77777777" w:rsidR="005E1D94" w:rsidRPr="001D6DBB" w:rsidRDefault="005E1D94" w:rsidP="005E1D94">
      <w:pPr>
        <w:numPr>
          <w:ilvl w:val="0"/>
          <w:numId w:val="7"/>
        </w:numPr>
        <w:tabs>
          <w:tab w:val="clear" w:pos="360"/>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62B68A0B" w14:textId="77777777" w:rsidR="005E1D94" w:rsidRDefault="005E1D94" w:rsidP="005E1D94">
      <w:pPr>
        <w:pStyle w:val="Odstavekseznama"/>
        <w:numPr>
          <w:ilvl w:val="0"/>
          <w:numId w:val="7"/>
        </w:numPr>
        <w:tabs>
          <w:tab w:val="clear" w:pos="360"/>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076533">
        <w:rPr>
          <w:rFonts w:asciiTheme="minorHAnsi" w:hAnsiTheme="minorHAnsi" w:cs="Arial"/>
        </w:rPr>
        <w:t xml:space="preserve">za opremo, ki je predmet te pogodbe daje izvajalec 1  (eno) letno garancijo za brezhibno tehnično </w:t>
      </w:r>
      <w:r w:rsidRPr="00A86964">
        <w:rPr>
          <w:rFonts w:asciiTheme="minorHAnsi" w:hAnsiTheme="minorHAnsi" w:cs="Arial"/>
        </w:rPr>
        <w:t xml:space="preserve">delovanje (garancijski rok). Garancijski rok teče od dneva podpisa prevzemnega zapisnika. Če je bilo </w:t>
      </w:r>
      <w:r w:rsidRPr="001D6DBB">
        <w:rPr>
          <w:rFonts w:asciiTheme="minorHAnsi" w:hAnsiTheme="minorHAnsi" w:cs="Arial"/>
        </w:rPr>
        <w:lastRenderedPageBreak/>
        <w:t xml:space="preserve">blago v garancijskem roku zamenjano ali bistveno popravljeno, začne teči garancijski rok znova in je izvajalec dolžan izdati nov garancijski list. </w:t>
      </w:r>
    </w:p>
    <w:p w14:paraId="155C444A" w14:textId="77777777" w:rsidR="00252281" w:rsidRDefault="00252281" w:rsidP="00252281">
      <w:pPr>
        <w:pStyle w:val="Navadensplet"/>
        <w:numPr>
          <w:ilvl w:val="0"/>
          <w:numId w:val="7"/>
        </w:numPr>
        <w:spacing w:before="60" w:beforeAutospacing="0" w:after="0" w:afterAutospacing="0"/>
        <w:rPr>
          <w:rFonts w:ascii="Calibri" w:hAnsi="Calibri" w:cs="Calibri"/>
          <w:kern w:val="28"/>
        </w:rPr>
      </w:pPr>
      <w:r>
        <w:rPr>
          <w:rFonts w:ascii="Calibri" w:hAnsi="Calibri" w:cs="Calibri"/>
          <w:kern w:val="28"/>
        </w:rPr>
        <w:t xml:space="preserve">Ob podpisu </w:t>
      </w:r>
      <w:r w:rsidRPr="00044D91">
        <w:rPr>
          <w:rFonts w:ascii="Calibri" w:hAnsi="Calibri" w:cs="Calibri"/>
          <w:b/>
          <w:kern w:val="28"/>
        </w:rPr>
        <w:t>primopredajnega zapisnika</w:t>
      </w:r>
      <w:r w:rsidRPr="004A21C8">
        <w:rPr>
          <w:rFonts w:ascii="Calibri" w:hAnsi="Calibri" w:cs="Calibri"/>
          <w:kern w:val="28"/>
        </w:rPr>
        <w:t xml:space="preserve"> je dobavitelj dolžan izročiti naroč</w:t>
      </w:r>
      <w:r>
        <w:rPr>
          <w:rFonts w:ascii="Calibri" w:hAnsi="Calibri" w:cs="Calibri"/>
          <w:kern w:val="28"/>
        </w:rPr>
        <w:t>niku nepreklicno in brezpogojno bianco menico z menično izjavo</w:t>
      </w:r>
      <w:r w:rsidRPr="004A21C8">
        <w:rPr>
          <w:rFonts w:ascii="Calibri" w:hAnsi="Calibri" w:cs="Calibri"/>
          <w:kern w:val="28"/>
        </w:rPr>
        <w:t xml:space="preserve"> za pravočasno in kvalitetno odpravo napak v garancijskem roku v višini 5 %  od skupne pogodbene vrednosti naročila  po pogodbi (z DDV), ki je sestavni del prevzemnega zapisnika.</w:t>
      </w:r>
      <w:r>
        <w:rPr>
          <w:rFonts w:ascii="Calibri" w:hAnsi="Calibri" w:cs="Calibri"/>
          <w:kern w:val="28"/>
        </w:rPr>
        <w:t xml:space="preserve"> </w:t>
      </w:r>
      <w:r w:rsidRPr="004A21C8">
        <w:rPr>
          <w:rFonts w:ascii="Calibri" w:hAnsi="Calibri" w:cs="Calibri"/>
          <w:kern w:val="28"/>
        </w:rPr>
        <w:t xml:space="preserve">Primopredaja ni opravljena, če dobavitelj </w:t>
      </w:r>
      <w:r w:rsidRPr="00314B4C">
        <w:rPr>
          <w:rFonts w:ascii="Calibri" w:hAnsi="Calibri" w:cs="Calibri"/>
          <w:kern w:val="28"/>
        </w:rPr>
        <w:t xml:space="preserve">ponudniku ne izroči </w:t>
      </w:r>
      <w:r>
        <w:rPr>
          <w:rFonts w:ascii="Calibri" w:hAnsi="Calibri" w:cs="Calibri"/>
          <w:kern w:val="28"/>
        </w:rPr>
        <w:t>bianco menico z menično izjavo</w:t>
      </w:r>
      <w:r w:rsidRPr="00314B4C">
        <w:rPr>
          <w:rFonts w:ascii="Calibri" w:hAnsi="Calibri" w:cs="Calibri"/>
          <w:kern w:val="28"/>
        </w:rPr>
        <w:t>.</w:t>
      </w:r>
      <w:r>
        <w:rPr>
          <w:rFonts w:ascii="Calibri" w:hAnsi="Calibri" w:cs="Calibri"/>
          <w:kern w:val="28"/>
        </w:rPr>
        <w:t xml:space="preserve"> </w:t>
      </w:r>
    </w:p>
    <w:p w14:paraId="54F9FC98" w14:textId="77777777" w:rsidR="00252281" w:rsidRPr="002444A2" w:rsidRDefault="00252281" w:rsidP="002444A2">
      <w:pPr>
        <w:tabs>
          <w:tab w:val="num" w:pos="284"/>
        </w:tabs>
        <w:overflowPunct w:val="0"/>
        <w:autoSpaceDE w:val="0"/>
        <w:autoSpaceDN w:val="0"/>
        <w:adjustRightInd w:val="0"/>
        <w:jc w:val="both"/>
        <w:textAlignment w:val="baseline"/>
        <w:rPr>
          <w:rFonts w:asciiTheme="minorHAnsi" w:hAnsiTheme="minorHAnsi"/>
        </w:rPr>
      </w:pPr>
    </w:p>
    <w:p w14:paraId="0FDAA150" w14:textId="77777777" w:rsidR="005E1D94" w:rsidRPr="003366B7" w:rsidRDefault="005E1D94" w:rsidP="005E1D94">
      <w:pPr>
        <w:overflowPunct w:val="0"/>
        <w:autoSpaceDE w:val="0"/>
        <w:autoSpaceDN w:val="0"/>
        <w:adjustRightInd w:val="0"/>
        <w:ind w:left="284"/>
        <w:jc w:val="both"/>
        <w:textAlignment w:val="baseline"/>
        <w:rPr>
          <w:rFonts w:asciiTheme="minorHAnsi" w:hAnsiTheme="minorHAnsi"/>
        </w:rPr>
      </w:pPr>
    </w:p>
    <w:p w14:paraId="482D635C" w14:textId="77777777" w:rsidR="005E1D94" w:rsidRPr="00202609" w:rsidRDefault="005E1D94" w:rsidP="005E1D94">
      <w:pPr>
        <w:ind w:left="284"/>
        <w:jc w:val="center"/>
        <w:rPr>
          <w:rFonts w:asciiTheme="minorHAnsi" w:hAnsiTheme="minorHAnsi"/>
          <w:sz w:val="24"/>
          <w:szCs w:val="24"/>
        </w:rPr>
      </w:pPr>
      <w:r w:rsidRPr="00202609">
        <w:rPr>
          <w:rFonts w:asciiTheme="minorHAnsi" w:hAnsiTheme="minorHAnsi"/>
          <w:sz w:val="24"/>
          <w:szCs w:val="24"/>
        </w:rPr>
        <w:t>VZDRŽEVANJE,  ODPRAVA NAPAK,  NADOMESTNI DELI</w:t>
      </w:r>
    </w:p>
    <w:p w14:paraId="1049A4D4" w14:textId="77777777" w:rsidR="005E1D94" w:rsidRPr="00202609" w:rsidRDefault="005E1D94" w:rsidP="005E1D94">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3579D8D1" w14:textId="77777777" w:rsidR="003057CE" w:rsidRPr="00550EB7" w:rsidRDefault="003057CE" w:rsidP="003057CE">
      <w:pPr>
        <w:spacing w:before="100"/>
        <w:jc w:val="both"/>
        <w:rPr>
          <w:rFonts w:asciiTheme="minorHAnsi" w:hAnsiTheme="minorHAnsi"/>
          <w:kern w:val="28"/>
        </w:rPr>
      </w:pPr>
      <w:r w:rsidRPr="00550EB7">
        <w:rPr>
          <w:rFonts w:asciiTheme="minorHAnsi" w:hAnsiTheme="minorHAnsi"/>
          <w:kern w:val="28"/>
        </w:rPr>
        <w:t>Izvajalec zagotavlja servis in rezervne dele za popravila predmeta javnega naročila na sedežu naročnika ali ponudnika, odvisno od napake, še 10 (deset) let od primopredaje blaga.</w:t>
      </w:r>
    </w:p>
    <w:p w14:paraId="1A477511" w14:textId="77777777" w:rsidR="005E1D94" w:rsidRPr="003057CE" w:rsidRDefault="005E1D94" w:rsidP="005E1D94">
      <w:pPr>
        <w:spacing w:before="60"/>
        <w:jc w:val="both"/>
        <w:rPr>
          <w:rFonts w:asciiTheme="minorHAnsi" w:hAnsiTheme="minorHAnsi"/>
        </w:rPr>
      </w:pPr>
      <w:r w:rsidRPr="003057CE">
        <w:rPr>
          <w:rFonts w:asciiTheme="minorHAnsi" w:hAnsiTheme="minorHAnsi"/>
        </w:rPr>
        <w:t xml:space="preserve">Izvajalec zagotavlja odzivni čas in odpravo napake za opremo v skladu s sledečo opredelitvijo:  </w:t>
      </w:r>
    </w:p>
    <w:p w14:paraId="4262C3A6" w14:textId="239D839E" w:rsidR="005E1D94" w:rsidRPr="003057CE" w:rsidRDefault="005E1D94" w:rsidP="005E1D94">
      <w:pPr>
        <w:numPr>
          <w:ilvl w:val="1"/>
          <w:numId w:val="28"/>
        </w:numPr>
        <w:ind w:left="771" w:hanging="426"/>
        <w:jc w:val="both"/>
        <w:rPr>
          <w:rFonts w:asciiTheme="minorHAnsi" w:hAnsiTheme="minorHAnsi"/>
        </w:rPr>
      </w:pPr>
      <w:r w:rsidRPr="003057CE">
        <w:rPr>
          <w:rFonts w:asciiTheme="minorHAnsi" w:hAnsiTheme="minorHAnsi"/>
        </w:rPr>
        <w:t xml:space="preserve">odzivni čas: </w:t>
      </w:r>
      <w:r w:rsidR="001174F4" w:rsidRPr="003057CE">
        <w:rPr>
          <w:rFonts w:asciiTheme="minorHAnsi" w:hAnsiTheme="minorHAnsi"/>
        </w:rPr>
        <w:t>1</w:t>
      </w:r>
      <w:r w:rsidRPr="003057CE">
        <w:rPr>
          <w:rFonts w:asciiTheme="minorHAnsi" w:hAnsiTheme="minorHAnsi"/>
        </w:rPr>
        <w:t xml:space="preserve"> (</w:t>
      </w:r>
      <w:r w:rsidR="004603D1" w:rsidRPr="003057CE">
        <w:rPr>
          <w:rFonts w:asciiTheme="minorHAnsi" w:hAnsiTheme="minorHAnsi"/>
        </w:rPr>
        <w:t>en</w:t>
      </w:r>
      <w:r w:rsidRPr="003057CE">
        <w:rPr>
          <w:rFonts w:asciiTheme="minorHAnsi" w:hAnsiTheme="minorHAnsi"/>
        </w:rPr>
        <w:t>) d</w:t>
      </w:r>
      <w:r w:rsidR="00C16BEB" w:rsidRPr="003057CE">
        <w:rPr>
          <w:rFonts w:asciiTheme="minorHAnsi" w:hAnsiTheme="minorHAnsi"/>
        </w:rPr>
        <w:t>a</w:t>
      </w:r>
      <w:r w:rsidRPr="003057CE">
        <w:rPr>
          <w:rFonts w:asciiTheme="minorHAnsi" w:hAnsiTheme="minorHAnsi"/>
        </w:rPr>
        <w:t xml:space="preserve">n od prijave napake </w:t>
      </w:r>
    </w:p>
    <w:p w14:paraId="61F8932A" w14:textId="745D12CA" w:rsidR="005E1D94" w:rsidRPr="003057CE" w:rsidRDefault="005E1D94" w:rsidP="005E1D94">
      <w:pPr>
        <w:numPr>
          <w:ilvl w:val="1"/>
          <w:numId w:val="28"/>
        </w:numPr>
        <w:ind w:left="771" w:hanging="426"/>
        <w:jc w:val="both"/>
        <w:rPr>
          <w:rFonts w:asciiTheme="minorHAnsi" w:hAnsiTheme="minorHAnsi"/>
        </w:rPr>
      </w:pPr>
      <w:r w:rsidRPr="003057CE">
        <w:rPr>
          <w:rFonts w:asciiTheme="minorHAnsi" w:hAnsiTheme="minorHAnsi"/>
        </w:rPr>
        <w:t>čas za odpravo:  v 20 (dvajse</w:t>
      </w:r>
      <w:r w:rsidR="00D92902" w:rsidRPr="003057CE">
        <w:rPr>
          <w:rFonts w:asciiTheme="minorHAnsi" w:hAnsiTheme="minorHAnsi"/>
        </w:rPr>
        <w:t>t</w:t>
      </w:r>
      <w:r w:rsidRPr="003057CE">
        <w:rPr>
          <w:rFonts w:asciiTheme="minorHAnsi" w:hAnsiTheme="minorHAnsi"/>
        </w:rPr>
        <w:t>) dneh po prijavi napake na lokaciji prodajalca ali  naročnika</w:t>
      </w:r>
    </w:p>
    <w:p w14:paraId="1832A6A0" w14:textId="77777777" w:rsidR="005E1D94" w:rsidRPr="003057CE" w:rsidRDefault="005E1D94" w:rsidP="005E1D94">
      <w:pPr>
        <w:spacing w:before="120"/>
        <w:jc w:val="both"/>
        <w:rPr>
          <w:rFonts w:asciiTheme="minorHAnsi" w:hAnsiTheme="minorHAnsi"/>
        </w:rPr>
      </w:pPr>
      <w:r w:rsidRPr="003057CE">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6A2EFEF8" w14:textId="77777777" w:rsidR="005E1D94" w:rsidRPr="003057CE" w:rsidRDefault="005E1D94" w:rsidP="005E1D94">
      <w:pPr>
        <w:spacing w:before="120"/>
        <w:jc w:val="both"/>
        <w:rPr>
          <w:rFonts w:asciiTheme="minorHAnsi" w:hAnsiTheme="minorHAnsi"/>
        </w:rPr>
      </w:pPr>
      <w:r w:rsidRPr="003057CE">
        <w:rPr>
          <w:rFonts w:asciiTheme="minorHAnsi" w:hAnsiTheme="minorHAnsi"/>
        </w:rPr>
        <w:t>Izvajalec je v primeru zamude pri odpravi okvar dolžan takoj pisno opozoriti naročnika na okoliščine in z naročnikom skupaj pismeno uskladiti sprejemljivi rok za odpravo napake.</w:t>
      </w:r>
    </w:p>
    <w:p w14:paraId="27F86ECD" w14:textId="77777777" w:rsidR="005E1D94" w:rsidRPr="00F650ED" w:rsidRDefault="005E1D94" w:rsidP="005E1D94">
      <w:pPr>
        <w:rPr>
          <w:rFonts w:asciiTheme="minorHAnsi" w:hAnsiTheme="minorHAnsi"/>
        </w:rPr>
      </w:pPr>
    </w:p>
    <w:p w14:paraId="00BF67DF" w14:textId="77777777" w:rsidR="005E1D94" w:rsidRPr="00202609" w:rsidRDefault="005E1D94" w:rsidP="005E1D94">
      <w:pPr>
        <w:jc w:val="center"/>
        <w:rPr>
          <w:rFonts w:asciiTheme="minorHAnsi" w:hAnsiTheme="minorHAnsi"/>
        </w:rPr>
      </w:pPr>
      <w:r w:rsidRPr="00202609">
        <w:rPr>
          <w:rFonts w:asciiTheme="minorHAnsi" w:hAnsiTheme="minorHAnsi"/>
        </w:rPr>
        <w:t>OBVEZNOSTI  NAROČNIKA</w:t>
      </w:r>
    </w:p>
    <w:p w14:paraId="4A008EBB"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11. člen</w:t>
      </w:r>
    </w:p>
    <w:p w14:paraId="12708909" w14:textId="77777777" w:rsidR="005E1D94" w:rsidRPr="00202609" w:rsidRDefault="005E1D94" w:rsidP="005E1D94">
      <w:pPr>
        <w:rPr>
          <w:rFonts w:asciiTheme="minorHAnsi" w:hAnsiTheme="minorHAnsi"/>
        </w:rPr>
      </w:pPr>
      <w:r w:rsidRPr="00202609">
        <w:rPr>
          <w:rFonts w:asciiTheme="minorHAnsi" w:hAnsiTheme="minorHAnsi"/>
        </w:rPr>
        <w:t>Naročnik se obvezuje, da bo:</w:t>
      </w:r>
    </w:p>
    <w:p w14:paraId="0245C8D5" w14:textId="77777777" w:rsidR="005E1D94" w:rsidRPr="00202609" w:rsidRDefault="005E1D94" w:rsidP="005E1D94">
      <w:pPr>
        <w:pStyle w:val="Odstavekseznama"/>
        <w:numPr>
          <w:ilvl w:val="0"/>
          <w:numId w:val="13"/>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4A364D73" w14:textId="77777777" w:rsidR="005E1D94" w:rsidRDefault="005E1D94" w:rsidP="005E1D94">
      <w:pPr>
        <w:pStyle w:val="Odstavekseznama"/>
        <w:numPr>
          <w:ilvl w:val="0"/>
          <w:numId w:val="13"/>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204605DB" w14:textId="77777777" w:rsidR="005E1D94" w:rsidRDefault="005E1D94" w:rsidP="005E1D94">
      <w:pPr>
        <w:jc w:val="both"/>
        <w:rPr>
          <w:rFonts w:asciiTheme="minorHAnsi" w:eastAsia="Arial Unicode MS" w:hAnsiTheme="minorHAnsi"/>
        </w:rPr>
      </w:pPr>
    </w:p>
    <w:p w14:paraId="395B5B35" w14:textId="77777777" w:rsidR="005E1D94" w:rsidRPr="00F26CC2" w:rsidRDefault="005E1D94" w:rsidP="005E1D94">
      <w:pPr>
        <w:rPr>
          <w:rFonts w:asciiTheme="minorHAnsi" w:hAnsiTheme="minorHAnsi"/>
        </w:rPr>
      </w:pPr>
    </w:p>
    <w:p w14:paraId="00C6C006" w14:textId="77777777" w:rsidR="005E1D94" w:rsidRPr="00F26CC2" w:rsidRDefault="005E1D94" w:rsidP="005E1D94">
      <w:pPr>
        <w:jc w:val="center"/>
        <w:rPr>
          <w:rFonts w:asciiTheme="minorHAnsi" w:hAnsiTheme="minorHAnsi"/>
        </w:rPr>
      </w:pPr>
      <w:r w:rsidRPr="00F26CC2">
        <w:rPr>
          <w:rFonts w:asciiTheme="minorHAnsi" w:hAnsiTheme="minorHAnsi"/>
        </w:rPr>
        <w:t>RAZVEZNI POGOJ</w:t>
      </w:r>
    </w:p>
    <w:p w14:paraId="63C14965" w14:textId="77777777" w:rsidR="005E1D94" w:rsidRPr="00F26CC2" w:rsidRDefault="005E1D94" w:rsidP="005E1D94">
      <w:pPr>
        <w:jc w:val="center"/>
        <w:rPr>
          <w:rFonts w:asciiTheme="minorHAnsi" w:hAnsiTheme="minorHAnsi"/>
        </w:rPr>
      </w:pPr>
      <w:r w:rsidRPr="00F26CC2">
        <w:rPr>
          <w:rFonts w:asciiTheme="minorHAnsi" w:hAnsiTheme="minorHAnsi"/>
        </w:rPr>
        <w:t>1</w:t>
      </w:r>
      <w:r>
        <w:rPr>
          <w:rFonts w:asciiTheme="minorHAnsi" w:hAnsiTheme="minorHAnsi"/>
        </w:rPr>
        <w:t>2</w:t>
      </w:r>
      <w:r w:rsidRPr="00F26CC2">
        <w:rPr>
          <w:rFonts w:asciiTheme="minorHAnsi" w:hAnsiTheme="minorHAnsi"/>
        </w:rPr>
        <w:t>. člen</w:t>
      </w:r>
    </w:p>
    <w:p w14:paraId="09298FC6" w14:textId="77777777" w:rsidR="005E1D94" w:rsidRPr="00F26CC2" w:rsidRDefault="005E1D94" w:rsidP="005E1D94">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1A7D42F9" w14:textId="77777777" w:rsidR="005E1D94" w:rsidRPr="00F26CC2" w:rsidRDefault="005E1D94" w:rsidP="005E1D94">
      <w:pPr>
        <w:pStyle w:val="Odstavekseznama"/>
        <w:numPr>
          <w:ilvl w:val="0"/>
          <w:numId w:val="17"/>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527F0C18" w14:textId="77777777" w:rsidR="005E1D94" w:rsidRPr="00F26CC2" w:rsidRDefault="005E1D94" w:rsidP="005E1D94">
      <w:pPr>
        <w:pStyle w:val="Odstavekseznama"/>
        <w:numPr>
          <w:ilvl w:val="0"/>
          <w:numId w:val="17"/>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6EFFD30D" w14:textId="77777777" w:rsidR="005E1D94" w:rsidRPr="00F26CC2" w:rsidRDefault="005E1D94" w:rsidP="005E1D94">
      <w:pPr>
        <w:pStyle w:val="Odstavekseznama"/>
        <w:numPr>
          <w:ilvl w:val="1"/>
          <w:numId w:val="17"/>
        </w:numPr>
        <w:spacing w:after="0" w:line="240" w:lineRule="auto"/>
        <w:jc w:val="both"/>
        <w:rPr>
          <w:rFonts w:asciiTheme="minorHAnsi" w:hAnsiTheme="minorHAnsi"/>
        </w:rPr>
      </w:pPr>
      <w:r w:rsidRPr="00F26CC2">
        <w:rPr>
          <w:rFonts w:asciiTheme="minorHAnsi" w:hAnsiTheme="minorHAnsi"/>
        </w:rPr>
        <w:t xml:space="preserve">plačilom za delo, </w:t>
      </w:r>
    </w:p>
    <w:p w14:paraId="67508DDC" w14:textId="77777777" w:rsidR="005E1D94" w:rsidRPr="00F26CC2" w:rsidRDefault="005E1D94" w:rsidP="005E1D94">
      <w:pPr>
        <w:pStyle w:val="Odstavekseznama"/>
        <w:numPr>
          <w:ilvl w:val="1"/>
          <w:numId w:val="17"/>
        </w:numPr>
        <w:spacing w:after="0" w:line="240" w:lineRule="auto"/>
        <w:jc w:val="both"/>
        <w:rPr>
          <w:rFonts w:asciiTheme="minorHAnsi" w:hAnsiTheme="minorHAnsi"/>
        </w:rPr>
      </w:pPr>
      <w:r w:rsidRPr="00F26CC2">
        <w:rPr>
          <w:rFonts w:asciiTheme="minorHAnsi" w:hAnsiTheme="minorHAnsi"/>
        </w:rPr>
        <w:t xml:space="preserve">delovnim časom, </w:t>
      </w:r>
    </w:p>
    <w:p w14:paraId="185F1FBE" w14:textId="77777777" w:rsidR="005E1D94" w:rsidRPr="00F26CC2" w:rsidRDefault="005E1D94" w:rsidP="005E1D94">
      <w:pPr>
        <w:pStyle w:val="Odstavekseznama"/>
        <w:numPr>
          <w:ilvl w:val="1"/>
          <w:numId w:val="17"/>
        </w:numPr>
        <w:spacing w:after="0" w:line="240" w:lineRule="auto"/>
        <w:jc w:val="both"/>
        <w:rPr>
          <w:rFonts w:asciiTheme="minorHAnsi" w:hAnsiTheme="minorHAnsi"/>
        </w:rPr>
      </w:pPr>
      <w:r w:rsidRPr="00F26CC2">
        <w:rPr>
          <w:rFonts w:asciiTheme="minorHAnsi" w:hAnsiTheme="minorHAnsi"/>
        </w:rPr>
        <w:t xml:space="preserve">počitki, </w:t>
      </w:r>
    </w:p>
    <w:p w14:paraId="1451884E" w14:textId="77777777" w:rsidR="005E1D94" w:rsidRPr="00F26CC2" w:rsidRDefault="005E1D94" w:rsidP="005E1D94">
      <w:pPr>
        <w:pStyle w:val="Odstavekseznama"/>
        <w:numPr>
          <w:ilvl w:val="1"/>
          <w:numId w:val="17"/>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16E6C85E" w14:textId="77777777" w:rsidR="005E1D94" w:rsidRPr="00F26CC2" w:rsidRDefault="005E1D94" w:rsidP="005E1D94">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EA1822F" w14:textId="77777777" w:rsidR="005E1D94" w:rsidRPr="00F26CC2" w:rsidRDefault="005E1D94" w:rsidP="005E1D94">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050C1C38" w14:textId="77777777" w:rsidR="005E1D94" w:rsidRPr="00F26CC2" w:rsidRDefault="005E1D94" w:rsidP="005E1D94">
      <w:pPr>
        <w:jc w:val="both"/>
        <w:rPr>
          <w:rFonts w:asciiTheme="minorHAnsi" w:hAnsiTheme="minorHAnsi"/>
        </w:rPr>
      </w:pPr>
      <w:r w:rsidRPr="00F26CC2">
        <w:rPr>
          <w:rFonts w:asciiTheme="minorHAnsi" w:hAnsiTheme="minorHAn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CA34D56" w14:textId="77777777" w:rsidR="005E1D94" w:rsidRPr="00F26CC2" w:rsidRDefault="005E1D94" w:rsidP="005E1D94">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5FDAB089" w14:textId="77777777" w:rsidR="005E1D94" w:rsidRDefault="005E1D94" w:rsidP="005E1D94">
      <w:pPr>
        <w:spacing w:before="120"/>
        <w:jc w:val="both"/>
        <w:rPr>
          <w:rFonts w:asciiTheme="minorHAnsi" w:hAnsiTheme="minorHAnsi"/>
        </w:rPr>
      </w:pPr>
    </w:p>
    <w:p w14:paraId="63B35EDE" w14:textId="77777777" w:rsidR="005E1D94" w:rsidRPr="00202609" w:rsidRDefault="005E1D94" w:rsidP="005E1D94">
      <w:pPr>
        <w:jc w:val="center"/>
        <w:rPr>
          <w:rFonts w:asciiTheme="minorHAnsi" w:hAnsiTheme="minorHAnsi"/>
        </w:rPr>
      </w:pPr>
      <w:r w:rsidRPr="00202609">
        <w:rPr>
          <w:rFonts w:asciiTheme="minorHAnsi" w:hAnsiTheme="minorHAnsi"/>
        </w:rPr>
        <w:t>PROTIKORUPCIJSKA KLAVZULA</w:t>
      </w:r>
    </w:p>
    <w:p w14:paraId="734B6873"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1</w:t>
      </w:r>
      <w:r>
        <w:rPr>
          <w:rFonts w:asciiTheme="minorHAnsi" w:hAnsiTheme="minorHAnsi"/>
          <w:sz w:val="20"/>
          <w:szCs w:val="20"/>
        </w:rPr>
        <w:t>3</w:t>
      </w:r>
      <w:r w:rsidRPr="00202609">
        <w:rPr>
          <w:rFonts w:asciiTheme="minorHAnsi" w:hAnsiTheme="minorHAnsi"/>
          <w:sz w:val="20"/>
          <w:szCs w:val="20"/>
        </w:rPr>
        <w:t>. člen</w:t>
      </w:r>
    </w:p>
    <w:p w14:paraId="2EF30302" w14:textId="77777777" w:rsidR="005E1D94" w:rsidRPr="00202609" w:rsidRDefault="005E1D94" w:rsidP="005E1D94">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3BC727B0" w14:textId="77777777" w:rsidR="005E1D94" w:rsidRPr="00202609" w:rsidRDefault="005E1D94" w:rsidP="005E1D94">
      <w:pPr>
        <w:numPr>
          <w:ilvl w:val="0"/>
          <w:numId w:val="14"/>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624A5B1C" w14:textId="77777777" w:rsidR="005E1D94" w:rsidRPr="00202609" w:rsidRDefault="005E1D94" w:rsidP="005E1D94">
      <w:pPr>
        <w:numPr>
          <w:ilvl w:val="0"/>
          <w:numId w:val="14"/>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599628A6" w14:textId="77777777" w:rsidR="005E1D94" w:rsidRPr="00202609" w:rsidRDefault="005E1D94" w:rsidP="005E1D94">
      <w:pPr>
        <w:numPr>
          <w:ilvl w:val="0"/>
          <w:numId w:val="14"/>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70A23C39" w14:textId="77777777" w:rsidR="005E1D94" w:rsidRPr="00202609" w:rsidRDefault="005E1D94" w:rsidP="005E1D94">
      <w:pPr>
        <w:numPr>
          <w:ilvl w:val="0"/>
          <w:numId w:val="14"/>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ED4155" w14:textId="77777777" w:rsidR="005E1D94" w:rsidRPr="00810F6C" w:rsidRDefault="005E1D94" w:rsidP="005E1D94">
      <w:pPr>
        <w:spacing w:before="120"/>
        <w:jc w:val="both"/>
        <w:rPr>
          <w:rFonts w:asciiTheme="minorHAnsi" w:hAnsiTheme="minorHAnsi"/>
          <w:b/>
        </w:rPr>
      </w:pPr>
    </w:p>
    <w:p w14:paraId="1AF01FA4" w14:textId="77777777" w:rsidR="005E1D94" w:rsidRPr="00202609" w:rsidRDefault="005E1D94" w:rsidP="005E1D94">
      <w:pPr>
        <w:jc w:val="center"/>
        <w:rPr>
          <w:rFonts w:asciiTheme="minorHAnsi" w:hAnsiTheme="minorHAnsi"/>
        </w:rPr>
      </w:pPr>
    </w:p>
    <w:p w14:paraId="08FA8E2E" w14:textId="77777777" w:rsidR="005E1D94" w:rsidRPr="00202609" w:rsidRDefault="005E1D94" w:rsidP="005E1D94">
      <w:pPr>
        <w:jc w:val="center"/>
        <w:rPr>
          <w:rFonts w:asciiTheme="minorHAnsi" w:hAnsiTheme="minorHAnsi"/>
        </w:rPr>
      </w:pPr>
      <w:r w:rsidRPr="00202609">
        <w:rPr>
          <w:rFonts w:asciiTheme="minorHAnsi" w:hAnsiTheme="minorHAnsi"/>
        </w:rPr>
        <w:t>POSLOVNA SKRIVNOST IN VAROVANJE PODATKOV</w:t>
      </w:r>
    </w:p>
    <w:p w14:paraId="0F2D25A6" w14:textId="77777777" w:rsidR="005E1D94" w:rsidRPr="00202609" w:rsidRDefault="005E1D94" w:rsidP="005E1D94">
      <w:pPr>
        <w:spacing w:before="40"/>
        <w:jc w:val="center"/>
        <w:rPr>
          <w:rFonts w:asciiTheme="minorHAnsi" w:hAnsiTheme="minorHAnsi"/>
        </w:rPr>
      </w:pPr>
      <w:r w:rsidRPr="00202609">
        <w:rPr>
          <w:rFonts w:asciiTheme="minorHAnsi" w:hAnsiTheme="minorHAnsi"/>
        </w:rPr>
        <w:t>1</w:t>
      </w:r>
      <w:r>
        <w:rPr>
          <w:rFonts w:asciiTheme="minorHAnsi" w:hAnsiTheme="minorHAnsi"/>
        </w:rPr>
        <w:t>4</w:t>
      </w:r>
      <w:r w:rsidRPr="00202609">
        <w:rPr>
          <w:rFonts w:asciiTheme="minorHAnsi" w:hAnsiTheme="minorHAnsi"/>
        </w:rPr>
        <w:t>. člen</w:t>
      </w:r>
    </w:p>
    <w:p w14:paraId="520A07DA"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65DC1906"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7B8EB6C"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C2C6BD3"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6F312C1B" w14:textId="77777777" w:rsidR="005E1D94" w:rsidRPr="00202609" w:rsidRDefault="005E1D94" w:rsidP="005E1D94">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4C75F953" w14:textId="77777777" w:rsidR="005E1D94" w:rsidRPr="00202609" w:rsidRDefault="005E1D94" w:rsidP="005E1D94">
      <w:pPr>
        <w:tabs>
          <w:tab w:val="left" w:pos="4536"/>
        </w:tabs>
        <w:jc w:val="center"/>
        <w:rPr>
          <w:rFonts w:asciiTheme="minorHAnsi" w:hAnsiTheme="minorHAnsi"/>
        </w:rPr>
      </w:pPr>
    </w:p>
    <w:p w14:paraId="64EAC62F" w14:textId="77777777" w:rsidR="005E1D94" w:rsidRPr="00202609" w:rsidRDefault="005E1D94" w:rsidP="005E1D94">
      <w:pPr>
        <w:jc w:val="center"/>
        <w:rPr>
          <w:rFonts w:asciiTheme="minorHAnsi" w:hAnsiTheme="minorHAnsi"/>
        </w:rPr>
      </w:pPr>
      <w:r w:rsidRPr="00202609">
        <w:rPr>
          <w:rFonts w:asciiTheme="minorHAnsi" w:hAnsiTheme="minorHAnsi"/>
        </w:rPr>
        <w:t>KONČNE DOLOČBE</w:t>
      </w:r>
    </w:p>
    <w:p w14:paraId="1DC1DB88" w14:textId="77777777" w:rsidR="005E1D94" w:rsidRPr="00202609" w:rsidRDefault="005E1D94" w:rsidP="005E1D94">
      <w:pPr>
        <w:spacing w:before="40"/>
        <w:jc w:val="center"/>
        <w:rPr>
          <w:rFonts w:asciiTheme="minorHAnsi" w:hAnsiTheme="minorHAnsi"/>
          <w:sz w:val="20"/>
          <w:szCs w:val="20"/>
        </w:rPr>
      </w:pPr>
      <w:r w:rsidRPr="00202609">
        <w:rPr>
          <w:rFonts w:asciiTheme="minorHAnsi" w:hAnsiTheme="minorHAnsi"/>
          <w:sz w:val="20"/>
          <w:szCs w:val="20"/>
        </w:rPr>
        <w:t>1</w:t>
      </w:r>
      <w:r>
        <w:rPr>
          <w:rFonts w:asciiTheme="minorHAnsi" w:hAnsiTheme="minorHAnsi"/>
          <w:sz w:val="20"/>
          <w:szCs w:val="20"/>
        </w:rPr>
        <w:t>5</w:t>
      </w:r>
      <w:r w:rsidRPr="00202609">
        <w:rPr>
          <w:rFonts w:asciiTheme="minorHAnsi" w:hAnsiTheme="minorHAnsi"/>
          <w:sz w:val="20"/>
          <w:szCs w:val="20"/>
        </w:rPr>
        <w:t>. člen</w:t>
      </w:r>
    </w:p>
    <w:p w14:paraId="310FBDCF"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3F17A07"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1E3317E"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lastRenderedPageBreak/>
        <w:t>Odstop te pogodbe tretjemu je možen samo s pisnim soglasjem obeh pogodbenih strank.</w:t>
      </w:r>
    </w:p>
    <w:p w14:paraId="23EE652C"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0BAC1DE2" w14:textId="77777777" w:rsidR="005E1D94" w:rsidRPr="00202609" w:rsidRDefault="005E1D94" w:rsidP="005E1D94">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50312DC" w14:textId="77777777" w:rsidR="005E1D94" w:rsidRPr="00202609" w:rsidRDefault="005E1D94" w:rsidP="005E1D94">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Pr>
          <w:rFonts w:asciiTheme="minorHAnsi" w:hAnsiTheme="minorHAnsi"/>
          <w:sz w:val="20"/>
          <w:szCs w:val="20"/>
        </w:rPr>
        <w:t>6</w:t>
      </w:r>
      <w:r w:rsidRPr="00202609">
        <w:rPr>
          <w:rFonts w:asciiTheme="minorHAnsi" w:hAnsiTheme="minorHAnsi"/>
          <w:sz w:val="20"/>
          <w:szCs w:val="20"/>
        </w:rPr>
        <w:t>. člen</w:t>
      </w:r>
    </w:p>
    <w:p w14:paraId="41F75EC2" w14:textId="77777777" w:rsidR="005E1D94" w:rsidRPr="00202609" w:rsidRDefault="005E1D94" w:rsidP="005E1D94">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49FB1457" w14:textId="77777777" w:rsidR="005E1D94" w:rsidRPr="00202609" w:rsidRDefault="005E1D94" w:rsidP="005E1D94">
      <w:pPr>
        <w:numPr>
          <w:ilvl w:val="0"/>
          <w:numId w:val="15"/>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40481B9B" w14:textId="77777777" w:rsidR="005E1D94" w:rsidRPr="00202609" w:rsidRDefault="005E1D94" w:rsidP="005E1D94">
      <w:pPr>
        <w:numPr>
          <w:ilvl w:val="0"/>
          <w:numId w:val="15"/>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2957E685" w14:textId="77777777" w:rsidR="005E1D94" w:rsidRDefault="005E1D94" w:rsidP="005E1D94">
      <w:pPr>
        <w:autoSpaceDE w:val="0"/>
        <w:autoSpaceDN w:val="0"/>
        <w:adjustRightInd w:val="0"/>
        <w:rPr>
          <w:rFonts w:asciiTheme="minorHAnsi" w:hAnsiTheme="minorHAnsi"/>
        </w:rPr>
      </w:pPr>
    </w:p>
    <w:p w14:paraId="2C3354A9" w14:textId="77777777" w:rsidR="005E1D94" w:rsidRPr="00202609" w:rsidRDefault="005E1D94" w:rsidP="005E1D94">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484390CA" w14:textId="77777777" w:rsidR="005E1D94" w:rsidRPr="00202609" w:rsidRDefault="005E1D94" w:rsidP="005E1D94">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5E1D94" w:rsidRPr="00202609" w14:paraId="0B5ADDFC" w14:textId="77777777" w:rsidTr="004D5C16">
        <w:tc>
          <w:tcPr>
            <w:tcW w:w="4786" w:type="dxa"/>
          </w:tcPr>
          <w:p w14:paraId="63167477" w14:textId="77777777" w:rsidR="005E1D94" w:rsidRPr="00202609" w:rsidRDefault="005E1D94" w:rsidP="004D5C16">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6F7EE653" w14:textId="77777777" w:rsidR="005E1D94" w:rsidRPr="00202609" w:rsidRDefault="005E1D94" w:rsidP="004D5C16">
            <w:pPr>
              <w:rPr>
                <w:rFonts w:asciiTheme="minorHAnsi" w:hAnsiTheme="minorHAnsi"/>
                <w:kern w:val="28"/>
              </w:rPr>
            </w:pPr>
          </w:p>
        </w:tc>
        <w:tc>
          <w:tcPr>
            <w:tcW w:w="4075" w:type="dxa"/>
          </w:tcPr>
          <w:p w14:paraId="7256E9F9" w14:textId="77777777" w:rsidR="005E1D94" w:rsidRPr="00202609" w:rsidRDefault="005E1D94" w:rsidP="004D5C16">
            <w:pPr>
              <w:rPr>
                <w:rFonts w:asciiTheme="minorHAnsi" w:hAnsiTheme="minorHAnsi"/>
                <w:kern w:val="28"/>
              </w:rPr>
            </w:pPr>
            <w:r w:rsidRPr="00202609">
              <w:rPr>
                <w:rFonts w:asciiTheme="minorHAnsi" w:hAnsiTheme="minorHAnsi"/>
                <w:kern w:val="28"/>
              </w:rPr>
              <w:t xml:space="preserve">Ljubljana, dne </w:t>
            </w:r>
            <w:r>
              <w:rPr>
                <w:rFonts w:asciiTheme="minorHAnsi" w:hAnsiTheme="minorHAnsi"/>
                <w:kern w:val="28"/>
              </w:rPr>
              <w:t>_________</w:t>
            </w:r>
          </w:p>
        </w:tc>
      </w:tr>
      <w:tr w:rsidR="005E1D94" w:rsidRPr="00202609" w14:paraId="47F366B0" w14:textId="77777777" w:rsidTr="004D5C16">
        <w:tc>
          <w:tcPr>
            <w:tcW w:w="4786" w:type="dxa"/>
          </w:tcPr>
          <w:p w14:paraId="3802CF02" w14:textId="77777777" w:rsidR="005E1D94" w:rsidRPr="00202609" w:rsidRDefault="005E1D94" w:rsidP="004D5C16">
            <w:pPr>
              <w:rPr>
                <w:rFonts w:asciiTheme="minorHAnsi" w:hAnsiTheme="minorHAnsi"/>
                <w:kern w:val="28"/>
              </w:rPr>
            </w:pPr>
          </w:p>
          <w:p w14:paraId="5ECC5DFC" w14:textId="77777777" w:rsidR="005E1D94" w:rsidRDefault="005E1D94" w:rsidP="004D5C16">
            <w:pPr>
              <w:rPr>
                <w:rFonts w:asciiTheme="minorHAnsi" w:hAnsiTheme="minorHAnsi"/>
                <w:kern w:val="28"/>
              </w:rPr>
            </w:pPr>
            <w:r w:rsidRPr="00202609">
              <w:rPr>
                <w:rFonts w:asciiTheme="minorHAnsi" w:hAnsiTheme="minorHAnsi"/>
                <w:kern w:val="28"/>
              </w:rPr>
              <w:t>Dobavitelj:</w:t>
            </w:r>
          </w:p>
          <w:p w14:paraId="613E79B7" w14:textId="77777777" w:rsidR="005E1D94" w:rsidRPr="00836F2E" w:rsidRDefault="005E1D94" w:rsidP="004D5C16">
            <w:pPr>
              <w:rPr>
                <w:rFonts w:asciiTheme="minorHAnsi" w:hAnsiTheme="minorHAnsi"/>
              </w:rPr>
            </w:pPr>
          </w:p>
        </w:tc>
        <w:tc>
          <w:tcPr>
            <w:tcW w:w="709" w:type="dxa"/>
          </w:tcPr>
          <w:p w14:paraId="34D05446" w14:textId="77777777" w:rsidR="005E1D94" w:rsidRPr="00202609" w:rsidRDefault="005E1D94" w:rsidP="004D5C16">
            <w:pPr>
              <w:rPr>
                <w:rFonts w:asciiTheme="minorHAnsi" w:hAnsiTheme="minorHAnsi"/>
                <w:kern w:val="28"/>
              </w:rPr>
            </w:pPr>
          </w:p>
        </w:tc>
        <w:tc>
          <w:tcPr>
            <w:tcW w:w="4075" w:type="dxa"/>
          </w:tcPr>
          <w:p w14:paraId="373DBF65" w14:textId="77777777" w:rsidR="005E1D94" w:rsidRPr="00202609" w:rsidRDefault="005E1D94" w:rsidP="004D5C16">
            <w:pPr>
              <w:rPr>
                <w:rFonts w:asciiTheme="minorHAnsi" w:hAnsiTheme="minorHAnsi"/>
                <w:kern w:val="28"/>
              </w:rPr>
            </w:pPr>
          </w:p>
          <w:p w14:paraId="56E467D9" w14:textId="77777777" w:rsidR="005E1D94" w:rsidRDefault="005E1D94" w:rsidP="004D5C16">
            <w:pPr>
              <w:rPr>
                <w:rFonts w:asciiTheme="minorHAnsi" w:hAnsiTheme="minorHAnsi"/>
                <w:kern w:val="28"/>
              </w:rPr>
            </w:pPr>
            <w:r w:rsidRPr="00202609">
              <w:rPr>
                <w:rFonts w:asciiTheme="minorHAnsi" w:hAnsiTheme="minorHAnsi"/>
                <w:kern w:val="28"/>
              </w:rPr>
              <w:t>Naročnik:</w:t>
            </w:r>
          </w:p>
          <w:p w14:paraId="1370C7BA" w14:textId="77777777" w:rsidR="005E1D94" w:rsidRDefault="005E1D94" w:rsidP="004D5C16">
            <w:pPr>
              <w:rPr>
                <w:rFonts w:asciiTheme="minorHAnsi" w:hAnsiTheme="minorHAnsi"/>
                <w:kern w:val="28"/>
              </w:rPr>
            </w:pPr>
          </w:p>
          <w:p w14:paraId="68AAE084" w14:textId="77777777" w:rsidR="005E1D94" w:rsidRDefault="005E1D94" w:rsidP="004D5C16">
            <w:pPr>
              <w:rPr>
                <w:rFonts w:asciiTheme="minorHAnsi" w:hAnsiTheme="minorHAnsi"/>
                <w:kern w:val="28"/>
              </w:rPr>
            </w:pPr>
          </w:p>
          <w:p w14:paraId="7E741FC3" w14:textId="77777777" w:rsidR="005E1D94" w:rsidRPr="00202609" w:rsidRDefault="005E1D94" w:rsidP="004D5C16">
            <w:pPr>
              <w:rPr>
                <w:rFonts w:asciiTheme="minorHAnsi" w:hAnsiTheme="minorHAnsi"/>
                <w:kern w:val="28"/>
              </w:rPr>
            </w:pPr>
          </w:p>
        </w:tc>
      </w:tr>
      <w:tr w:rsidR="005E1D94" w:rsidRPr="00202609" w14:paraId="47CCAF1D" w14:textId="77777777" w:rsidTr="004D5C16">
        <w:tc>
          <w:tcPr>
            <w:tcW w:w="4786" w:type="dxa"/>
          </w:tcPr>
          <w:p w14:paraId="5FB748AD" w14:textId="77777777" w:rsidR="005E1D94" w:rsidRPr="00202609" w:rsidRDefault="005E1D94" w:rsidP="004D5C16">
            <w:pPr>
              <w:jc w:val="center"/>
              <w:rPr>
                <w:rFonts w:asciiTheme="minorHAnsi" w:hAnsiTheme="minorHAnsi"/>
                <w:kern w:val="28"/>
              </w:rPr>
            </w:pPr>
          </w:p>
          <w:p w14:paraId="156BED6A" w14:textId="77777777" w:rsidR="005E1D94" w:rsidRPr="00202609" w:rsidRDefault="005E1D94" w:rsidP="004D5C16">
            <w:pPr>
              <w:rPr>
                <w:rFonts w:asciiTheme="minorHAnsi" w:hAnsiTheme="minorHAnsi"/>
                <w:kern w:val="28"/>
              </w:rPr>
            </w:pPr>
            <w:r>
              <w:rPr>
                <w:rFonts w:asciiTheme="minorHAnsi" w:hAnsiTheme="minorHAnsi"/>
                <w:kern w:val="28"/>
              </w:rPr>
              <w:t>_____________</w:t>
            </w:r>
          </w:p>
        </w:tc>
        <w:tc>
          <w:tcPr>
            <w:tcW w:w="709" w:type="dxa"/>
          </w:tcPr>
          <w:p w14:paraId="687FC9CE" w14:textId="77777777" w:rsidR="005E1D94" w:rsidRPr="00202609" w:rsidRDefault="005E1D94" w:rsidP="004D5C16">
            <w:pPr>
              <w:rPr>
                <w:rFonts w:asciiTheme="minorHAnsi" w:hAnsiTheme="minorHAnsi"/>
                <w:kern w:val="28"/>
              </w:rPr>
            </w:pPr>
          </w:p>
        </w:tc>
        <w:tc>
          <w:tcPr>
            <w:tcW w:w="4075" w:type="dxa"/>
          </w:tcPr>
          <w:p w14:paraId="096DDCEC" w14:textId="77777777" w:rsidR="005E1D94" w:rsidRPr="00202609" w:rsidRDefault="005E1D94" w:rsidP="004D5C16">
            <w:pPr>
              <w:jc w:val="center"/>
              <w:rPr>
                <w:rFonts w:asciiTheme="minorHAnsi" w:hAnsiTheme="minorHAnsi"/>
                <w:kern w:val="28"/>
              </w:rPr>
            </w:pPr>
            <w:r w:rsidRPr="00202609">
              <w:rPr>
                <w:rFonts w:asciiTheme="minorHAnsi" w:hAnsiTheme="minorHAnsi"/>
                <w:kern w:val="28"/>
              </w:rPr>
              <w:t>Univerza v Ljubljani</w:t>
            </w:r>
          </w:p>
          <w:p w14:paraId="56C11197" w14:textId="77777777" w:rsidR="005E1D94" w:rsidRPr="00202609" w:rsidRDefault="005E1D94" w:rsidP="004D5C16">
            <w:pPr>
              <w:jc w:val="center"/>
              <w:rPr>
                <w:rFonts w:asciiTheme="minorHAnsi" w:hAnsiTheme="minorHAnsi"/>
                <w:kern w:val="28"/>
              </w:rPr>
            </w:pPr>
            <w:r w:rsidRPr="00202609">
              <w:rPr>
                <w:rFonts w:asciiTheme="minorHAnsi" w:hAnsiTheme="minorHAnsi"/>
                <w:kern w:val="28"/>
              </w:rPr>
              <w:t>Fakulteta za strojništvo</w:t>
            </w:r>
          </w:p>
        </w:tc>
      </w:tr>
      <w:tr w:rsidR="005E1D94" w:rsidRPr="00202609" w14:paraId="25551E8D" w14:textId="77777777" w:rsidTr="004D5C16">
        <w:tc>
          <w:tcPr>
            <w:tcW w:w="4786" w:type="dxa"/>
          </w:tcPr>
          <w:p w14:paraId="1266BC89" w14:textId="77777777" w:rsidR="005E1D94" w:rsidRPr="00202609" w:rsidRDefault="005E1D94" w:rsidP="004D5C16">
            <w:pPr>
              <w:rPr>
                <w:rFonts w:asciiTheme="minorHAnsi" w:hAnsiTheme="minorHAnsi"/>
                <w:kern w:val="28"/>
              </w:rPr>
            </w:pPr>
          </w:p>
        </w:tc>
        <w:tc>
          <w:tcPr>
            <w:tcW w:w="709" w:type="dxa"/>
          </w:tcPr>
          <w:p w14:paraId="0A5B94D0" w14:textId="77777777" w:rsidR="005E1D94" w:rsidRPr="00202609" w:rsidRDefault="005E1D94" w:rsidP="004D5C16">
            <w:pPr>
              <w:rPr>
                <w:rFonts w:asciiTheme="minorHAnsi" w:hAnsiTheme="minorHAnsi"/>
                <w:kern w:val="28"/>
              </w:rPr>
            </w:pPr>
          </w:p>
        </w:tc>
        <w:tc>
          <w:tcPr>
            <w:tcW w:w="4075" w:type="dxa"/>
          </w:tcPr>
          <w:p w14:paraId="76689626" w14:textId="77777777" w:rsidR="005E1D94" w:rsidRPr="00202609" w:rsidRDefault="005E1D94" w:rsidP="004D5C16">
            <w:pPr>
              <w:rPr>
                <w:rFonts w:asciiTheme="minorHAnsi" w:hAnsiTheme="minorHAnsi"/>
                <w:kern w:val="28"/>
              </w:rPr>
            </w:pPr>
          </w:p>
        </w:tc>
      </w:tr>
      <w:tr w:rsidR="005E1D94" w:rsidRPr="00202609" w14:paraId="2163D8A3" w14:textId="77777777" w:rsidTr="004D5C16">
        <w:tc>
          <w:tcPr>
            <w:tcW w:w="4786" w:type="dxa"/>
          </w:tcPr>
          <w:p w14:paraId="4D81CCAE" w14:textId="77777777" w:rsidR="005E1D94" w:rsidRDefault="005E1D94" w:rsidP="004D5C16">
            <w:pPr>
              <w:rPr>
                <w:rFonts w:asciiTheme="minorHAnsi" w:hAnsiTheme="minorHAnsi"/>
                <w:kern w:val="28"/>
              </w:rPr>
            </w:pPr>
          </w:p>
          <w:p w14:paraId="079617AA" w14:textId="77777777" w:rsidR="005E1D94" w:rsidRDefault="005E1D94" w:rsidP="004D5C16">
            <w:pPr>
              <w:rPr>
                <w:rFonts w:asciiTheme="minorHAnsi" w:hAnsiTheme="minorHAnsi"/>
              </w:rPr>
            </w:pPr>
          </w:p>
          <w:p w14:paraId="2416902E" w14:textId="77777777" w:rsidR="005E1D94" w:rsidRPr="0048184A" w:rsidRDefault="005E1D94" w:rsidP="004D5C16">
            <w:pPr>
              <w:rPr>
                <w:rFonts w:asciiTheme="minorHAnsi" w:hAnsiTheme="minorHAnsi"/>
              </w:rPr>
            </w:pPr>
          </w:p>
        </w:tc>
        <w:tc>
          <w:tcPr>
            <w:tcW w:w="709" w:type="dxa"/>
          </w:tcPr>
          <w:p w14:paraId="10A5E9C3" w14:textId="77777777" w:rsidR="005E1D94" w:rsidRPr="00202609" w:rsidRDefault="005E1D94" w:rsidP="004D5C16">
            <w:pPr>
              <w:rPr>
                <w:rFonts w:asciiTheme="minorHAnsi" w:hAnsiTheme="minorHAnsi"/>
                <w:kern w:val="28"/>
              </w:rPr>
            </w:pPr>
          </w:p>
        </w:tc>
        <w:tc>
          <w:tcPr>
            <w:tcW w:w="4075" w:type="dxa"/>
          </w:tcPr>
          <w:p w14:paraId="4805A865" w14:textId="77777777" w:rsidR="005E1D94" w:rsidRPr="00202609" w:rsidRDefault="005E1D94" w:rsidP="004D5C16">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Pr>
                <w:rFonts w:asciiTheme="minorHAnsi" w:hAnsiTheme="minorHAnsi"/>
                <w:kern w:val="28"/>
              </w:rPr>
              <w:t>Mihael Sekavčnik</w:t>
            </w:r>
            <w:r w:rsidRPr="00202609">
              <w:rPr>
                <w:rFonts w:asciiTheme="minorHAnsi" w:hAnsiTheme="minorHAnsi"/>
                <w:kern w:val="28"/>
              </w:rPr>
              <w:t>, dekan</w:t>
            </w:r>
          </w:p>
          <w:p w14:paraId="1C19FA45" w14:textId="77777777" w:rsidR="005E1D94" w:rsidRPr="00202609" w:rsidRDefault="005E1D94" w:rsidP="004D5C16">
            <w:pPr>
              <w:rPr>
                <w:rFonts w:asciiTheme="minorHAnsi" w:hAnsiTheme="minorHAnsi"/>
                <w:kern w:val="28"/>
              </w:rPr>
            </w:pPr>
          </w:p>
          <w:p w14:paraId="2BA2D8CC" w14:textId="77777777" w:rsidR="005E1D94" w:rsidRPr="00202609" w:rsidRDefault="005E1D94" w:rsidP="004D5C16">
            <w:pPr>
              <w:rPr>
                <w:rFonts w:asciiTheme="minorHAnsi" w:hAnsiTheme="minorHAnsi"/>
                <w:kern w:val="28"/>
              </w:rPr>
            </w:pPr>
          </w:p>
        </w:tc>
      </w:tr>
    </w:tbl>
    <w:p w14:paraId="0E7AA67B" w14:textId="77777777" w:rsidR="005E1D94" w:rsidRPr="00202609" w:rsidRDefault="005E1D94" w:rsidP="005E1D94">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1251782E" w14:textId="77777777" w:rsidR="005E1D94" w:rsidRPr="00202609" w:rsidRDefault="005E1D94" w:rsidP="005E1D94">
      <w:pPr>
        <w:rPr>
          <w:rFonts w:asciiTheme="minorHAnsi" w:hAnsiTheme="minorHAnsi"/>
        </w:rPr>
      </w:pPr>
      <w:r w:rsidRPr="00202609">
        <w:rPr>
          <w:rFonts w:asciiTheme="minorHAnsi" w:hAnsiTheme="minorHAnsi"/>
        </w:rPr>
        <w:t xml:space="preserve">   - priloga 1: razpisna dokumentacija </w:t>
      </w:r>
    </w:p>
    <w:p w14:paraId="5A7C38BA" w14:textId="77777777" w:rsidR="005E1D94" w:rsidRDefault="005E1D94" w:rsidP="005E1D94">
      <w:pPr>
        <w:rPr>
          <w:rFonts w:ascii="Calibri" w:hAnsi="Calibri"/>
        </w:rPr>
      </w:pPr>
      <w:r w:rsidRPr="00202609">
        <w:rPr>
          <w:rFonts w:asciiTheme="minorHAnsi" w:hAnsiTheme="minorHAnsi"/>
        </w:rPr>
        <w:t xml:space="preserve">   - priloga 2: ponudba dobavitelja</w:t>
      </w:r>
    </w:p>
    <w:p w14:paraId="0402D1A0" w14:textId="0AC41371" w:rsidR="0076163D" w:rsidRPr="00E354A3" w:rsidRDefault="0076163D" w:rsidP="005E1D94">
      <w:pPr>
        <w:jc w:val="both"/>
        <w:rPr>
          <w:rFonts w:asciiTheme="minorHAnsi" w:hAnsiTheme="minorHAnsi" w:cstheme="minorHAnsi"/>
        </w:rPr>
      </w:pPr>
    </w:p>
    <w:sectPr w:rsidR="0076163D" w:rsidRPr="00E354A3"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9BB2" w14:textId="77777777" w:rsidR="00B02C65" w:rsidRDefault="00B02C65" w:rsidP="00A75FE2">
      <w:r>
        <w:separator/>
      </w:r>
    </w:p>
  </w:endnote>
  <w:endnote w:type="continuationSeparator" w:id="0">
    <w:p w14:paraId="56A50A2D" w14:textId="77777777" w:rsidR="00B02C65" w:rsidRDefault="00B02C65"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7288FD42" w14:textId="77777777" w:rsidTr="00D338DE">
      <w:tc>
        <w:tcPr>
          <w:tcW w:w="3614" w:type="dxa"/>
          <w:tcBorders>
            <w:top w:val="single" w:sz="6" w:space="0" w:color="auto"/>
            <w:left w:val="nil"/>
            <w:bottom w:val="nil"/>
            <w:right w:val="nil"/>
          </w:tcBorders>
        </w:tcPr>
        <w:p w14:paraId="246C2AC8"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4B1F6D2"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1A56D106" w14:textId="5547AC11" w:rsidR="000A3D4E" w:rsidRDefault="000A3D4E" w:rsidP="00E73688">
          <w:pPr>
            <w:pStyle w:val="Noga"/>
            <w:rPr>
              <w:i/>
              <w:sz w:val="14"/>
            </w:rPr>
          </w:pPr>
          <w:r>
            <w:rPr>
              <w:i/>
              <w:sz w:val="14"/>
            </w:rPr>
            <w:t>JN</w:t>
          </w:r>
          <w:r w:rsidR="00CC093C">
            <w:rPr>
              <w:i/>
              <w:sz w:val="14"/>
            </w:rPr>
            <w:t>47</w:t>
          </w:r>
          <w:r w:rsidR="00D36A20">
            <w:rPr>
              <w:i/>
              <w:sz w:val="14"/>
            </w:rPr>
            <w:t>-2</w:t>
          </w:r>
          <w:r w:rsidR="00EA5F14">
            <w:rPr>
              <w:i/>
              <w:sz w:val="14"/>
            </w:rPr>
            <w:t>3</w:t>
          </w:r>
        </w:p>
        <w:p w14:paraId="0F9D9AE4" w14:textId="0C69A82C" w:rsidR="000A3D4E" w:rsidRDefault="000A3D4E" w:rsidP="00E73688">
          <w:pPr>
            <w:pStyle w:val="Noga"/>
            <w:rPr>
              <w:i/>
              <w:sz w:val="14"/>
            </w:rPr>
          </w:pPr>
          <w:r>
            <w:rPr>
              <w:i/>
              <w:sz w:val="14"/>
            </w:rPr>
            <w:t xml:space="preserve"> Obr</w:t>
          </w:r>
          <w:r w:rsidR="00FC1323">
            <w:rPr>
              <w:i/>
              <w:sz w:val="14"/>
            </w:rPr>
            <w:t>a</w:t>
          </w:r>
          <w:r>
            <w:rPr>
              <w:i/>
              <w:sz w:val="14"/>
            </w:rPr>
            <w:t>zci</w:t>
          </w:r>
        </w:p>
      </w:tc>
      <w:tc>
        <w:tcPr>
          <w:tcW w:w="1203" w:type="dxa"/>
          <w:tcBorders>
            <w:top w:val="single" w:sz="6" w:space="0" w:color="auto"/>
            <w:left w:val="nil"/>
            <w:bottom w:val="nil"/>
            <w:right w:val="nil"/>
          </w:tcBorders>
        </w:tcPr>
        <w:p w14:paraId="2C4BC9C9" w14:textId="7777777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B93257">
            <w:rPr>
              <w:rStyle w:val="tevilkastrani"/>
              <w:rFonts w:ascii="Calibri" w:hAnsi="Calibri" w:cs="Arial"/>
              <w:noProof/>
              <w:sz w:val="20"/>
            </w:rPr>
            <w:t>27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B93257">
            <w:rPr>
              <w:rStyle w:val="tevilkastrani"/>
              <w:rFonts w:ascii="Calibri" w:hAnsi="Calibri" w:cs="Arial"/>
              <w:noProof/>
              <w:sz w:val="20"/>
            </w:rPr>
            <w:t>27</w:t>
          </w:r>
          <w:r w:rsidRPr="002805C1">
            <w:rPr>
              <w:rStyle w:val="tevilkastrani"/>
              <w:rFonts w:ascii="Calibri" w:hAnsi="Calibri" w:cs="Arial"/>
              <w:sz w:val="20"/>
            </w:rPr>
            <w:fldChar w:fldCharType="end"/>
          </w:r>
        </w:p>
      </w:tc>
    </w:tr>
  </w:tbl>
  <w:p w14:paraId="0C68B3A2" w14:textId="7777777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1724" w14:textId="77777777" w:rsidR="00B02C65" w:rsidRDefault="00B02C65" w:rsidP="00A75FE2">
      <w:r>
        <w:separator/>
      </w:r>
    </w:p>
  </w:footnote>
  <w:footnote w:type="continuationSeparator" w:id="0">
    <w:p w14:paraId="7D2DAFAF" w14:textId="77777777" w:rsidR="00B02C65" w:rsidRDefault="00B02C65"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D03"/>
    <w:multiLevelType w:val="hybridMultilevel"/>
    <w:tmpl w:val="14AE9444"/>
    <w:lvl w:ilvl="0" w:tplc="04240001">
      <w:start w:val="1"/>
      <w:numFmt w:val="bullet"/>
      <w:lvlText w:val=""/>
      <w:lvlJc w:val="left"/>
      <w:pPr>
        <w:ind w:left="3439" w:hanging="360"/>
      </w:pPr>
      <w:rPr>
        <w:rFonts w:ascii="Symbol" w:hAnsi="Symbol" w:hint="default"/>
      </w:rPr>
    </w:lvl>
    <w:lvl w:ilvl="1" w:tplc="04240003" w:tentative="1">
      <w:start w:val="1"/>
      <w:numFmt w:val="bullet"/>
      <w:lvlText w:val="o"/>
      <w:lvlJc w:val="left"/>
      <w:pPr>
        <w:ind w:left="4159" w:hanging="360"/>
      </w:pPr>
      <w:rPr>
        <w:rFonts w:ascii="Courier New" w:hAnsi="Courier New" w:cs="Courier New" w:hint="default"/>
      </w:rPr>
    </w:lvl>
    <w:lvl w:ilvl="2" w:tplc="04240005" w:tentative="1">
      <w:start w:val="1"/>
      <w:numFmt w:val="bullet"/>
      <w:lvlText w:val=""/>
      <w:lvlJc w:val="left"/>
      <w:pPr>
        <w:ind w:left="4879" w:hanging="360"/>
      </w:pPr>
      <w:rPr>
        <w:rFonts w:ascii="Wingdings" w:hAnsi="Wingdings" w:hint="default"/>
      </w:rPr>
    </w:lvl>
    <w:lvl w:ilvl="3" w:tplc="04240001" w:tentative="1">
      <w:start w:val="1"/>
      <w:numFmt w:val="bullet"/>
      <w:lvlText w:val=""/>
      <w:lvlJc w:val="left"/>
      <w:pPr>
        <w:ind w:left="5599" w:hanging="360"/>
      </w:pPr>
      <w:rPr>
        <w:rFonts w:ascii="Symbol" w:hAnsi="Symbol" w:hint="default"/>
      </w:rPr>
    </w:lvl>
    <w:lvl w:ilvl="4" w:tplc="04240003" w:tentative="1">
      <w:start w:val="1"/>
      <w:numFmt w:val="bullet"/>
      <w:lvlText w:val="o"/>
      <w:lvlJc w:val="left"/>
      <w:pPr>
        <w:ind w:left="6319" w:hanging="360"/>
      </w:pPr>
      <w:rPr>
        <w:rFonts w:ascii="Courier New" w:hAnsi="Courier New" w:cs="Courier New" w:hint="default"/>
      </w:rPr>
    </w:lvl>
    <w:lvl w:ilvl="5" w:tplc="04240005" w:tentative="1">
      <w:start w:val="1"/>
      <w:numFmt w:val="bullet"/>
      <w:lvlText w:val=""/>
      <w:lvlJc w:val="left"/>
      <w:pPr>
        <w:ind w:left="7039" w:hanging="360"/>
      </w:pPr>
      <w:rPr>
        <w:rFonts w:ascii="Wingdings" w:hAnsi="Wingdings" w:hint="default"/>
      </w:rPr>
    </w:lvl>
    <w:lvl w:ilvl="6" w:tplc="04240001" w:tentative="1">
      <w:start w:val="1"/>
      <w:numFmt w:val="bullet"/>
      <w:lvlText w:val=""/>
      <w:lvlJc w:val="left"/>
      <w:pPr>
        <w:ind w:left="7759" w:hanging="360"/>
      </w:pPr>
      <w:rPr>
        <w:rFonts w:ascii="Symbol" w:hAnsi="Symbol" w:hint="default"/>
      </w:rPr>
    </w:lvl>
    <w:lvl w:ilvl="7" w:tplc="04240003" w:tentative="1">
      <w:start w:val="1"/>
      <w:numFmt w:val="bullet"/>
      <w:lvlText w:val="o"/>
      <w:lvlJc w:val="left"/>
      <w:pPr>
        <w:ind w:left="8479" w:hanging="360"/>
      </w:pPr>
      <w:rPr>
        <w:rFonts w:ascii="Courier New" w:hAnsi="Courier New" w:cs="Courier New" w:hint="default"/>
      </w:rPr>
    </w:lvl>
    <w:lvl w:ilvl="8" w:tplc="04240005" w:tentative="1">
      <w:start w:val="1"/>
      <w:numFmt w:val="bullet"/>
      <w:lvlText w:val=""/>
      <w:lvlJc w:val="left"/>
      <w:pPr>
        <w:ind w:left="9199" w:hanging="360"/>
      </w:pPr>
      <w:rPr>
        <w:rFonts w:ascii="Wingdings" w:hAnsi="Wingdings" w:hint="default"/>
      </w:rPr>
    </w:lvl>
  </w:abstractNum>
  <w:abstractNum w:abstractNumId="1" w15:restartNumberingAfterBreak="0">
    <w:nsid w:val="04974874"/>
    <w:multiLevelType w:val="hybridMultilevel"/>
    <w:tmpl w:val="B7445F24"/>
    <w:lvl w:ilvl="0" w:tplc="857A4420">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D2AEECF2">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9A589C16">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6F64DC04">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23AA64E">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2962DCA">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05922930">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70ACD5DA">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B8E6D16A">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04CE7DC5"/>
    <w:multiLevelType w:val="hybridMultilevel"/>
    <w:tmpl w:val="65E8ED0E"/>
    <w:lvl w:ilvl="0" w:tplc="04240001">
      <w:start w:val="1"/>
      <w:numFmt w:val="bullet"/>
      <w:lvlText w:val=""/>
      <w:lvlJc w:val="left"/>
      <w:pPr>
        <w:ind w:left="785"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B9D081A"/>
    <w:multiLevelType w:val="hybridMultilevel"/>
    <w:tmpl w:val="4322D71A"/>
    <w:lvl w:ilvl="0" w:tplc="2842EC7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2575A"/>
    <w:multiLevelType w:val="hybridMultilevel"/>
    <w:tmpl w:val="D8E6A198"/>
    <w:lvl w:ilvl="0" w:tplc="DDD00598">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F5FAF99E">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F58BF72">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0DB66496">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E5AA926">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4287328">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AACDC38">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4889824">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EF66DE2">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31496A60"/>
    <w:multiLevelType w:val="hybridMultilevel"/>
    <w:tmpl w:val="84E6E11E"/>
    <w:lvl w:ilvl="0" w:tplc="0424000F">
      <w:start w:val="1"/>
      <w:numFmt w:val="decimal"/>
      <w:lvlText w:val="%1."/>
      <w:lvlJc w:val="left"/>
      <w:pPr>
        <w:ind w:left="1043" w:hanging="360"/>
      </w:pPr>
    </w:lvl>
    <w:lvl w:ilvl="1" w:tplc="04240019">
      <w:start w:val="1"/>
      <w:numFmt w:val="lowerLetter"/>
      <w:lvlText w:val="%2."/>
      <w:lvlJc w:val="left"/>
      <w:pPr>
        <w:ind w:left="1763" w:hanging="360"/>
      </w:pPr>
    </w:lvl>
    <w:lvl w:ilvl="2" w:tplc="0424001B">
      <w:start w:val="1"/>
      <w:numFmt w:val="lowerRoman"/>
      <w:lvlText w:val="%3."/>
      <w:lvlJc w:val="right"/>
      <w:pPr>
        <w:ind w:left="2483" w:hanging="180"/>
      </w:pPr>
    </w:lvl>
    <w:lvl w:ilvl="3" w:tplc="0424000F">
      <w:start w:val="1"/>
      <w:numFmt w:val="decimal"/>
      <w:lvlText w:val="%4."/>
      <w:lvlJc w:val="left"/>
      <w:pPr>
        <w:ind w:left="3203" w:hanging="360"/>
      </w:pPr>
    </w:lvl>
    <w:lvl w:ilvl="4" w:tplc="04240019">
      <w:start w:val="1"/>
      <w:numFmt w:val="lowerLetter"/>
      <w:lvlText w:val="%5."/>
      <w:lvlJc w:val="left"/>
      <w:pPr>
        <w:ind w:left="3923" w:hanging="360"/>
      </w:pPr>
    </w:lvl>
    <w:lvl w:ilvl="5" w:tplc="0424001B">
      <w:start w:val="1"/>
      <w:numFmt w:val="lowerRoman"/>
      <w:lvlText w:val="%6."/>
      <w:lvlJc w:val="right"/>
      <w:pPr>
        <w:ind w:left="4643" w:hanging="180"/>
      </w:pPr>
    </w:lvl>
    <w:lvl w:ilvl="6" w:tplc="0424000F">
      <w:start w:val="1"/>
      <w:numFmt w:val="decimal"/>
      <w:lvlText w:val="%7."/>
      <w:lvlJc w:val="left"/>
      <w:pPr>
        <w:ind w:left="5363" w:hanging="360"/>
      </w:pPr>
    </w:lvl>
    <w:lvl w:ilvl="7" w:tplc="04240019">
      <w:start w:val="1"/>
      <w:numFmt w:val="lowerLetter"/>
      <w:lvlText w:val="%8."/>
      <w:lvlJc w:val="left"/>
      <w:pPr>
        <w:ind w:left="6083" w:hanging="360"/>
      </w:pPr>
    </w:lvl>
    <w:lvl w:ilvl="8" w:tplc="0424001B">
      <w:start w:val="1"/>
      <w:numFmt w:val="lowerRoman"/>
      <w:lvlText w:val="%9."/>
      <w:lvlJc w:val="right"/>
      <w:pPr>
        <w:ind w:left="6803" w:hanging="180"/>
      </w:pPr>
    </w:lvl>
  </w:abstractNum>
  <w:abstractNum w:abstractNumId="9"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0"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2E1E0A"/>
    <w:multiLevelType w:val="hybridMultilevel"/>
    <w:tmpl w:val="34507050"/>
    <w:lvl w:ilvl="0" w:tplc="0424000F">
      <w:start w:val="1"/>
      <w:numFmt w:val="decimal"/>
      <w:lvlText w:val="%1."/>
      <w:lvlJc w:val="left"/>
      <w:pPr>
        <w:ind w:left="1210" w:hanging="360"/>
      </w:pPr>
    </w:lvl>
    <w:lvl w:ilvl="1" w:tplc="04240019">
      <w:start w:val="1"/>
      <w:numFmt w:val="lowerLetter"/>
      <w:lvlText w:val="%2."/>
      <w:lvlJc w:val="left"/>
      <w:pPr>
        <w:ind w:left="1723" w:hanging="360"/>
      </w:pPr>
    </w:lvl>
    <w:lvl w:ilvl="2" w:tplc="0424001B">
      <w:start w:val="1"/>
      <w:numFmt w:val="lowerRoman"/>
      <w:lvlText w:val="%3."/>
      <w:lvlJc w:val="right"/>
      <w:pPr>
        <w:ind w:left="2443" w:hanging="180"/>
      </w:pPr>
    </w:lvl>
    <w:lvl w:ilvl="3" w:tplc="0424000F">
      <w:start w:val="1"/>
      <w:numFmt w:val="decimal"/>
      <w:lvlText w:val="%4."/>
      <w:lvlJc w:val="left"/>
      <w:pPr>
        <w:ind w:left="3163" w:hanging="360"/>
      </w:pPr>
    </w:lvl>
    <w:lvl w:ilvl="4" w:tplc="04240019">
      <w:start w:val="1"/>
      <w:numFmt w:val="lowerLetter"/>
      <w:lvlText w:val="%5."/>
      <w:lvlJc w:val="left"/>
      <w:pPr>
        <w:ind w:left="3883" w:hanging="360"/>
      </w:pPr>
    </w:lvl>
    <w:lvl w:ilvl="5" w:tplc="0424001B">
      <w:start w:val="1"/>
      <w:numFmt w:val="lowerRoman"/>
      <w:lvlText w:val="%6."/>
      <w:lvlJc w:val="right"/>
      <w:pPr>
        <w:ind w:left="4603" w:hanging="180"/>
      </w:pPr>
    </w:lvl>
    <w:lvl w:ilvl="6" w:tplc="0424000F">
      <w:start w:val="1"/>
      <w:numFmt w:val="decimal"/>
      <w:lvlText w:val="%7."/>
      <w:lvlJc w:val="left"/>
      <w:pPr>
        <w:ind w:left="5323" w:hanging="360"/>
      </w:pPr>
    </w:lvl>
    <w:lvl w:ilvl="7" w:tplc="04240019">
      <w:start w:val="1"/>
      <w:numFmt w:val="lowerLetter"/>
      <w:lvlText w:val="%8."/>
      <w:lvlJc w:val="left"/>
      <w:pPr>
        <w:ind w:left="6043" w:hanging="360"/>
      </w:pPr>
    </w:lvl>
    <w:lvl w:ilvl="8" w:tplc="0424001B">
      <w:start w:val="1"/>
      <w:numFmt w:val="lowerRoman"/>
      <w:lvlText w:val="%9."/>
      <w:lvlJc w:val="right"/>
      <w:pPr>
        <w:ind w:left="6763" w:hanging="180"/>
      </w:pPr>
    </w:lvl>
  </w:abstractNum>
  <w:abstractNum w:abstractNumId="15"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9" w15:restartNumberingAfterBreak="0">
    <w:nsid w:val="661B567A"/>
    <w:multiLevelType w:val="hybridMultilevel"/>
    <w:tmpl w:val="34E48C3C"/>
    <w:lvl w:ilvl="0" w:tplc="1958C356">
      <w:start w:val="1"/>
      <w:numFmt w:val="upperRoman"/>
      <w:lvlText w:val="%1."/>
      <w:lvlJc w:val="left"/>
      <w:pPr>
        <w:ind w:left="1874" w:hanging="720"/>
      </w:pPr>
      <w:rPr>
        <w:b/>
      </w:rPr>
    </w:lvl>
    <w:lvl w:ilvl="1" w:tplc="04240019">
      <w:start w:val="1"/>
      <w:numFmt w:val="lowerLetter"/>
      <w:lvlText w:val="%2."/>
      <w:lvlJc w:val="left"/>
      <w:pPr>
        <w:ind w:left="2234" w:hanging="360"/>
      </w:pPr>
    </w:lvl>
    <w:lvl w:ilvl="2" w:tplc="0424001B">
      <w:start w:val="1"/>
      <w:numFmt w:val="lowerRoman"/>
      <w:lvlText w:val="%3."/>
      <w:lvlJc w:val="right"/>
      <w:pPr>
        <w:ind w:left="2954" w:hanging="180"/>
      </w:pPr>
    </w:lvl>
    <w:lvl w:ilvl="3" w:tplc="0424000F">
      <w:start w:val="1"/>
      <w:numFmt w:val="decimal"/>
      <w:lvlText w:val="%4."/>
      <w:lvlJc w:val="left"/>
      <w:pPr>
        <w:ind w:left="3674" w:hanging="360"/>
      </w:pPr>
    </w:lvl>
    <w:lvl w:ilvl="4" w:tplc="04240019">
      <w:start w:val="1"/>
      <w:numFmt w:val="lowerLetter"/>
      <w:lvlText w:val="%5."/>
      <w:lvlJc w:val="left"/>
      <w:pPr>
        <w:ind w:left="4394" w:hanging="360"/>
      </w:pPr>
    </w:lvl>
    <w:lvl w:ilvl="5" w:tplc="0424001B">
      <w:start w:val="1"/>
      <w:numFmt w:val="lowerRoman"/>
      <w:lvlText w:val="%6."/>
      <w:lvlJc w:val="right"/>
      <w:pPr>
        <w:ind w:left="5114" w:hanging="180"/>
      </w:pPr>
    </w:lvl>
    <w:lvl w:ilvl="6" w:tplc="0424000F">
      <w:start w:val="1"/>
      <w:numFmt w:val="decimal"/>
      <w:lvlText w:val="%7."/>
      <w:lvlJc w:val="left"/>
      <w:pPr>
        <w:ind w:left="5834" w:hanging="360"/>
      </w:pPr>
    </w:lvl>
    <w:lvl w:ilvl="7" w:tplc="04240019">
      <w:start w:val="1"/>
      <w:numFmt w:val="lowerLetter"/>
      <w:lvlText w:val="%8."/>
      <w:lvlJc w:val="left"/>
      <w:pPr>
        <w:ind w:left="6554" w:hanging="360"/>
      </w:pPr>
    </w:lvl>
    <w:lvl w:ilvl="8" w:tplc="0424001B">
      <w:start w:val="1"/>
      <w:numFmt w:val="lowerRoman"/>
      <w:lvlText w:val="%9."/>
      <w:lvlJc w:val="right"/>
      <w:pPr>
        <w:ind w:left="7274" w:hanging="180"/>
      </w:pPr>
    </w:lvl>
  </w:abstractNum>
  <w:abstractNum w:abstractNumId="20"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24"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7455CB2"/>
    <w:multiLevelType w:val="hybridMultilevel"/>
    <w:tmpl w:val="FF10BA56"/>
    <w:lvl w:ilvl="0" w:tplc="6E2C303C">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6D3C16"/>
    <w:multiLevelType w:val="hybridMultilevel"/>
    <w:tmpl w:val="73DAD95C"/>
    <w:lvl w:ilvl="0" w:tplc="BD560D6E">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477256">
    <w:abstractNumId w:val="9"/>
  </w:num>
  <w:num w:numId="2" w16cid:durableId="620116949">
    <w:abstractNumId w:val="3"/>
  </w:num>
  <w:num w:numId="3" w16cid:durableId="1813595654">
    <w:abstractNumId w:val="17"/>
  </w:num>
  <w:num w:numId="4" w16cid:durableId="615330715">
    <w:abstractNumId w:val="10"/>
  </w:num>
  <w:num w:numId="5" w16cid:durableId="1989698648">
    <w:abstractNumId w:val="18"/>
  </w:num>
  <w:num w:numId="6" w16cid:durableId="910777353">
    <w:abstractNumId w:val="13"/>
  </w:num>
  <w:num w:numId="7" w16cid:durableId="733284948">
    <w:abstractNumId w:val="25"/>
  </w:num>
  <w:num w:numId="8" w16cid:durableId="1627160535">
    <w:abstractNumId w:val="22"/>
  </w:num>
  <w:num w:numId="9" w16cid:durableId="1074670089">
    <w:abstractNumId w:val="16"/>
  </w:num>
  <w:num w:numId="10" w16cid:durableId="1045518272">
    <w:abstractNumId w:val="6"/>
  </w:num>
  <w:num w:numId="11" w16cid:durableId="785079226">
    <w:abstractNumId w:val="0"/>
  </w:num>
  <w:num w:numId="12" w16cid:durableId="1739401216">
    <w:abstractNumId w:val="24"/>
  </w:num>
  <w:num w:numId="13" w16cid:durableId="544172932">
    <w:abstractNumId w:val="28"/>
  </w:num>
  <w:num w:numId="14" w16cid:durableId="258875548">
    <w:abstractNumId w:val="11"/>
  </w:num>
  <w:num w:numId="15" w16cid:durableId="1853304198">
    <w:abstractNumId w:val="5"/>
  </w:num>
  <w:num w:numId="16" w16cid:durableId="1284799578">
    <w:abstractNumId w:val="27"/>
  </w:num>
  <w:num w:numId="17" w16cid:durableId="451947942">
    <w:abstractNumId w:val="26"/>
  </w:num>
  <w:num w:numId="18" w16cid:durableId="3582396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60857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9078083">
    <w:abstractNumId w:val="2"/>
  </w:num>
  <w:num w:numId="21" w16cid:durableId="722754095">
    <w:abstractNumId w:val="1"/>
  </w:num>
  <w:num w:numId="22" w16cid:durableId="1481388271">
    <w:abstractNumId w:val="21"/>
  </w:num>
  <w:num w:numId="23" w16cid:durableId="718749876">
    <w:abstractNumId w:val="7"/>
  </w:num>
  <w:num w:numId="24" w16cid:durableId="1434478982">
    <w:abstractNumId w:val="23"/>
  </w:num>
  <w:num w:numId="25" w16cid:durableId="1953903684">
    <w:abstractNumId w:val="4"/>
  </w:num>
  <w:num w:numId="26" w16cid:durableId="87120602">
    <w:abstractNumId w:val="15"/>
  </w:num>
  <w:num w:numId="27" w16cid:durableId="379597626">
    <w:abstractNumId w:val="12"/>
  </w:num>
  <w:num w:numId="28" w16cid:durableId="1331180655">
    <w:abstractNumId w:val="20"/>
  </w:num>
  <w:num w:numId="29" w16cid:durableId="41487069">
    <w:abstractNumId w:val="29"/>
  </w:num>
  <w:num w:numId="30" w16cid:durableId="14571367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05"/>
    <w:rsid w:val="0000119A"/>
    <w:rsid w:val="000016D5"/>
    <w:rsid w:val="00002BD2"/>
    <w:rsid w:val="00003266"/>
    <w:rsid w:val="00003802"/>
    <w:rsid w:val="00003ED6"/>
    <w:rsid w:val="000050F0"/>
    <w:rsid w:val="00005C4B"/>
    <w:rsid w:val="00007F5B"/>
    <w:rsid w:val="00011692"/>
    <w:rsid w:val="00012314"/>
    <w:rsid w:val="00012C0D"/>
    <w:rsid w:val="000132AD"/>
    <w:rsid w:val="0001358A"/>
    <w:rsid w:val="00014B50"/>
    <w:rsid w:val="00015429"/>
    <w:rsid w:val="0001561D"/>
    <w:rsid w:val="00015886"/>
    <w:rsid w:val="00015AC6"/>
    <w:rsid w:val="00016C9C"/>
    <w:rsid w:val="00021462"/>
    <w:rsid w:val="0002268E"/>
    <w:rsid w:val="00023258"/>
    <w:rsid w:val="00025B9A"/>
    <w:rsid w:val="0002640D"/>
    <w:rsid w:val="00027201"/>
    <w:rsid w:val="00031A61"/>
    <w:rsid w:val="00031FA5"/>
    <w:rsid w:val="000346CD"/>
    <w:rsid w:val="000350C6"/>
    <w:rsid w:val="000354DB"/>
    <w:rsid w:val="000361A2"/>
    <w:rsid w:val="000361E3"/>
    <w:rsid w:val="00036989"/>
    <w:rsid w:val="00037412"/>
    <w:rsid w:val="00037987"/>
    <w:rsid w:val="000409F2"/>
    <w:rsid w:val="00041133"/>
    <w:rsid w:val="00041219"/>
    <w:rsid w:val="00041D61"/>
    <w:rsid w:val="00041E57"/>
    <w:rsid w:val="000433DE"/>
    <w:rsid w:val="00045D85"/>
    <w:rsid w:val="00046005"/>
    <w:rsid w:val="000461E7"/>
    <w:rsid w:val="00046543"/>
    <w:rsid w:val="00046B6A"/>
    <w:rsid w:val="000502FD"/>
    <w:rsid w:val="00052DD2"/>
    <w:rsid w:val="000531D5"/>
    <w:rsid w:val="000534CE"/>
    <w:rsid w:val="0005376E"/>
    <w:rsid w:val="0005461A"/>
    <w:rsid w:val="000559D4"/>
    <w:rsid w:val="000560F1"/>
    <w:rsid w:val="00057035"/>
    <w:rsid w:val="000578D4"/>
    <w:rsid w:val="0006188E"/>
    <w:rsid w:val="00065433"/>
    <w:rsid w:val="000675BF"/>
    <w:rsid w:val="0006784C"/>
    <w:rsid w:val="000707E4"/>
    <w:rsid w:val="00072DCB"/>
    <w:rsid w:val="00072F93"/>
    <w:rsid w:val="00073A32"/>
    <w:rsid w:val="0007509C"/>
    <w:rsid w:val="0007541E"/>
    <w:rsid w:val="00075936"/>
    <w:rsid w:val="00076533"/>
    <w:rsid w:val="00076E8E"/>
    <w:rsid w:val="000777B2"/>
    <w:rsid w:val="000778F9"/>
    <w:rsid w:val="000809B3"/>
    <w:rsid w:val="000813CD"/>
    <w:rsid w:val="00081C09"/>
    <w:rsid w:val="00082DBE"/>
    <w:rsid w:val="000832C2"/>
    <w:rsid w:val="00083B95"/>
    <w:rsid w:val="00084E8D"/>
    <w:rsid w:val="00085E0F"/>
    <w:rsid w:val="000862AF"/>
    <w:rsid w:val="00086C74"/>
    <w:rsid w:val="00086E33"/>
    <w:rsid w:val="00086F78"/>
    <w:rsid w:val="00087374"/>
    <w:rsid w:val="0008741C"/>
    <w:rsid w:val="00087B02"/>
    <w:rsid w:val="000903E1"/>
    <w:rsid w:val="00090962"/>
    <w:rsid w:val="000909D0"/>
    <w:rsid w:val="000918E5"/>
    <w:rsid w:val="00092A45"/>
    <w:rsid w:val="00092F56"/>
    <w:rsid w:val="000941B8"/>
    <w:rsid w:val="000949A0"/>
    <w:rsid w:val="00094AE2"/>
    <w:rsid w:val="00097E82"/>
    <w:rsid w:val="000A1FD2"/>
    <w:rsid w:val="000A2874"/>
    <w:rsid w:val="000A3D4E"/>
    <w:rsid w:val="000A4897"/>
    <w:rsid w:val="000A4DC1"/>
    <w:rsid w:val="000A4F61"/>
    <w:rsid w:val="000A6006"/>
    <w:rsid w:val="000A661B"/>
    <w:rsid w:val="000B1555"/>
    <w:rsid w:val="000B3335"/>
    <w:rsid w:val="000B3797"/>
    <w:rsid w:val="000B422F"/>
    <w:rsid w:val="000B66D1"/>
    <w:rsid w:val="000B6ECC"/>
    <w:rsid w:val="000C1C45"/>
    <w:rsid w:val="000C2856"/>
    <w:rsid w:val="000C39CF"/>
    <w:rsid w:val="000C5753"/>
    <w:rsid w:val="000C6497"/>
    <w:rsid w:val="000C6B8C"/>
    <w:rsid w:val="000C728F"/>
    <w:rsid w:val="000C7E5A"/>
    <w:rsid w:val="000C7E90"/>
    <w:rsid w:val="000C7FCC"/>
    <w:rsid w:val="000D2AD4"/>
    <w:rsid w:val="000D2D0D"/>
    <w:rsid w:val="000D458D"/>
    <w:rsid w:val="000D5B38"/>
    <w:rsid w:val="000E2EB1"/>
    <w:rsid w:val="000E3BAA"/>
    <w:rsid w:val="000E3CD2"/>
    <w:rsid w:val="000E4A00"/>
    <w:rsid w:val="000E5F25"/>
    <w:rsid w:val="000E7656"/>
    <w:rsid w:val="000F0AF0"/>
    <w:rsid w:val="000F0DAB"/>
    <w:rsid w:val="000F1AF3"/>
    <w:rsid w:val="000F265D"/>
    <w:rsid w:val="000F2A32"/>
    <w:rsid w:val="000F45DF"/>
    <w:rsid w:val="000F5830"/>
    <w:rsid w:val="000F620E"/>
    <w:rsid w:val="000F7A68"/>
    <w:rsid w:val="001004BA"/>
    <w:rsid w:val="00100858"/>
    <w:rsid w:val="00103394"/>
    <w:rsid w:val="0010415A"/>
    <w:rsid w:val="001065A7"/>
    <w:rsid w:val="00106746"/>
    <w:rsid w:val="00111146"/>
    <w:rsid w:val="00111E6F"/>
    <w:rsid w:val="00112B03"/>
    <w:rsid w:val="0011342A"/>
    <w:rsid w:val="00114278"/>
    <w:rsid w:val="00114F31"/>
    <w:rsid w:val="001151B4"/>
    <w:rsid w:val="001173A5"/>
    <w:rsid w:val="001174F4"/>
    <w:rsid w:val="00120F12"/>
    <w:rsid w:val="00123654"/>
    <w:rsid w:val="00124F1E"/>
    <w:rsid w:val="001251C2"/>
    <w:rsid w:val="0012569F"/>
    <w:rsid w:val="0012583C"/>
    <w:rsid w:val="00125A26"/>
    <w:rsid w:val="00125DD3"/>
    <w:rsid w:val="00126369"/>
    <w:rsid w:val="001273AA"/>
    <w:rsid w:val="00127D45"/>
    <w:rsid w:val="00132C78"/>
    <w:rsid w:val="00132CBC"/>
    <w:rsid w:val="00132FDC"/>
    <w:rsid w:val="0013423F"/>
    <w:rsid w:val="00137A04"/>
    <w:rsid w:val="00141E37"/>
    <w:rsid w:val="0014244D"/>
    <w:rsid w:val="0014283A"/>
    <w:rsid w:val="00142AB9"/>
    <w:rsid w:val="00143012"/>
    <w:rsid w:val="001430EC"/>
    <w:rsid w:val="00145BF2"/>
    <w:rsid w:val="00150319"/>
    <w:rsid w:val="001512C0"/>
    <w:rsid w:val="001524C4"/>
    <w:rsid w:val="00155BAA"/>
    <w:rsid w:val="00156511"/>
    <w:rsid w:val="00157365"/>
    <w:rsid w:val="0016261B"/>
    <w:rsid w:val="001626A0"/>
    <w:rsid w:val="001636A3"/>
    <w:rsid w:val="00164940"/>
    <w:rsid w:val="00164F9D"/>
    <w:rsid w:val="00166F9F"/>
    <w:rsid w:val="001672BA"/>
    <w:rsid w:val="00171D07"/>
    <w:rsid w:val="00172423"/>
    <w:rsid w:val="00172870"/>
    <w:rsid w:val="00174A04"/>
    <w:rsid w:val="00174F26"/>
    <w:rsid w:val="00175218"/>
    <w:rsid w:val="0017590C"/>
    <w:rsid w:val="00175B6D"/>
    <w:rsid w:val="00175E79"/>
    <w:rsid w:val="00177AA3"/>
    <w:rsid w:val="00185429"/>
    <w:rsid w:val="0018601C"/>
    <w:rsid w:val="00187D36"/>
    <w:rsid w:val="0019188F"/>
    <w:rsid w:val="001919C4"/>
    <w:rsid w:val="00194095"/>
    <w:rsid w:val="001954AC"/>
    <w:rsid w:val="00195F9D"/>
    <w:rsid w:val="0019772D"/>
    <w:rsid w:val="001A07BB"/>
    <w:rsid w:val="001A18A0"/>
    <w:rsid w:val="001A3158"/>
    <w:rsid w:val="001A4080"/>
    <w:rsid w:val="001A44A6"/>
    <w:rsid w:val="001A528A"/>
    <w:rsid w:val="001A63E5"/>
    <w:rsid w:val="001A6F8B"/>
    <w:rsid w:val="001A7D35"/>
    <w:rsid w:val="001B05F2"/>
    <w:rsid w:val="001B0EFA"/>
    <w:rsid w:val="001B106C"/>
    <w:rsid w:val="001B1110"/>
    <w:rsid w:val="001B1477"/>
    <w:rsid w:val="001B1FB2"/>
    <w:rsid w:val="001B258F"/>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2F75"/>
    <w:rsid w:val="001D4F3F"/>
    <w:rsid w:val="001D617F"/>
    <w:rsid w:val="001D6DD9"/>
    <w:rsid w:val="001E0AB0"/>
    <w:rsid w:val="001E1BD6"/>
    <w:rsid w:val="001E20FA"/>
    <w:rsid w:val="001E4931"/>
    <w:rsid w:val="001E4C70"/>
    <w:rsid w:val="001E4C77"/>
    <w:rsid w:val="001E7085"/>
    <w:rsid w:val="001E7260"/>
    <w:rsid w:val="001F08E6"/>
    <w:rsid w:val="001F1C38"/>
    <w:rsid w:val="001F2E92"/>
    <w:rsid w:val="001F3AA3"/>
    <w:rsid w:val="001F5327"/>
    <w:rsid w:val="001F54F5"/>
    <w:rsid w:val="001F610A"/>
    <w:rsid w:val="001F75A6"/>
    <w:rsid w:val="001F7641"/>
    <w:rsid w:val="001F7FFB"/>
    <w:rsid w:val="00200078"/>
    <w:rsid w:val="00202A7B"/>
    <w:rsid w:val="00205D90"/>
    <w:rsid w:val="00205EE3"/>
    <w:rsid w:val="0020721B"/>
    <w:rsid w:val="00207682"/>
    <w:rsid w:val="0020769A"/>
    <w:rsid w:val="002113F4"/>
    <w:rsid w:val="002121E5"/>
    <w:rsid w:val="002125EC"/>
    <w:rsid w:val="00213C1C"/>
    <w:rsid w:val="00214244"/>
    <w:rsid w:val="00214D49"/>
    <w:rsid w:val="00217401"/>
    <w:rsid w:val="00217478"/>
    <w:rsid w:val="002179E8"/>
    <w:rsid w:val="0022121E"/>
    <w:rsid w:val="00221B23"/>
    <w:rsid w:val="002247B0"/>
    <w:rsid w:val="00225116"/>
    <w:rsid w:val="00225B46"/>
    <w:rsid w:val="00226E43"/>
    <w:rsid w:val="00227A49"/>
    <w:rsid w:val="0023191A"/>
    <w:rsid w:val="00231A21"/>
    <w:rsid w:val="00234682"/>
    <w:rsid w:val="0023487E"/>
    <w:rsid w:val="00234DBB"/>
    <w:rsid w:val="002378DE"/>
    <w:rsid w:val="00240B16"/>
    <w:rsid w:val="00240C11"/>
    <w:rsid w:val="00243971"/>
    <w:rsid w:val="0024416E"/>
    <w:rsid w:val="002444A2"/>
    <w:rsid w:val="00245468"/>
    <w:rsid w:val="0024659B"/>
    <w:rsid w:val="00247BE4"/>
    <w:rsid w:val="0025187F"/>
    <w:rsid w:val="00251D06"/>
    <w:rsid w:val="00252281"/>
    <w:rsid w:val="0025414F"/>
    <w:rsid w:val="002577FE"/>
    <w:rsid w:val="00260515"/>
    <w:rsid w:val="002635C7"/>
    <w:rsid w:val="002638CD"/>
    <w:rsid w:val="00264BFD"/>
    <w:rsid w:val="00266992"/>
    <w:rsid w:val="00266FF1"/>
    <w:rsid w:val="00271DD6"/>
    <w:rsid w:val="00273F40"/>
    <w:rsid w:val="00274779"/>
    <w:rsid w:val="0027786A"/>
    <w:rsid w:val="00277A40"/>
    <w:rsid w:val="0028278C"/>
    <w:rsid w:val="00282EDE"/>
    <w:rsid w:val="002853B0"/>
    <w:rsid w:val="00286BA2"/>
    <w:rsid w:val="00287003"/>
    <w:rsid w:val="00291D28"/>
    <w:rsid w:val="002948B8"/>
    <w:rsid w:val="0029582B"/>
    <w:rsid w:val="002976FA"/>
    <w:rsid w:val="00297FA5"/>
    <w:rsid w:val="002A0E01"/>
    <w:rsid w:val="002A2E67"/>
    <w:rsid w:val="002A4121"/>
    <w:rsid w:val="002A4897"/>
    <w:rsid w:val="002A7B00"/>
    <w:rsid w:val="002B0B10"/>
    <w:rsid w:val="002B0EDB"/>
    <w:rsid w:val="002B13D9"/>
    <w:rsid w:val="002B1C87"/>
    <w:rsid w:val="002B1EA2"/>
    <w:rsid w:val="002B21AC"/>
    <w:rsid w:val="002B295A"/>
    <w:rsid w:val="002B5B07"/>
    <w:rsid w:val="002B5DA0"/>
    <w:rsid w:val="002B63C7"/>
    <w:rsid w:val="002B64E2"/>
    <w:rsid w:val="002B69A2"/>
    <w:rsid w:val="002B7528"/>
    <w:rsid w:val="002C10EC"/>
    <w:rsid w:val="002C3BAA"/>
    <w:rsid w:val="002C54DB"/>
    <w:rsid w:val="002C60EA"/>
    <w:rsid w:val="002C7296"/>
    <w:rsid w:val="002D0C05"/>
    <w:rsid w:val="002D0DEB"/>
    <w:rsid w:val="002D1A55"/>
    <w:rsid w:val="002D469C"/>
    <w:rsid w:val="002D4A2C"/>
    <w:rsid w:val="002D4FEC"/>
    <w:rsid w:val="002D50C0"/>
    <w:rsid w:val="002D67D2"/>
    <w:rsid w:val="002D6819"/>
    <w:rsid w:val="002E100B"/>
    <w:rsid w:val="002E35E7"/>
    <w:rsid w:val="002E46BF"/>
    <w:rsid w:val="002E5BD3"/>
    <w:rsid w:val="002E5DB2"/>
    <w:rsid w:val="002E692C"/>
    <w:rsid w:val="002E6F26"/>
    <w:rsid w:val="002E7410"/>
    <w:rsid w:val="002E7984"/>
    <w:rsid w:val="002E7FB8"/>
    <w:rsid w:val="002F5FFE"/>
    <w:rsid w:val="002F7081"/>
    <w:rsid w:val="002F7EBB"/>
    <w:rsid w:val="003010D6"/>
    <w:rsid w:val="003038E5"/>
    <w:rsid w:val="00303C8C"/>
    <w:rsid w:val="003055DD"/>
    <w:rsid w:val="003057CE"/>
    <w:rsid w:val="00305D7C"/>
    <w:rsid w:val="00305E8C"/>
    <w:rsid w:val="00306C60"/>
    <w:rsid w:val="00310352"/>
    <w:rsid w:val="00314357"/>
    <w:rsid w:val="0031484C"/>
    <w:rsid w:val="003155BD"/>
    <w:rsid w:val="00315BA1"/>
    <w:rsid w:val="00316B97"/>
    <w:rsid w:val="0031736E"/>
    <w:rsid w:val="00317A48"/>
    <w:rsid w:val="00320440"/>
    <w:rsid w:val="00320531"/>
    <w:rsid w:val="003208F3"/>
    <w:rsid w:val="0032150B"/>
    <w:rsid w:val="00322F70"/>
    <w:rsid w:val="00323E10"/>
    <w:rsid w:val="00326C48"/>
    <w:rsid w:val="00326C8B"/>
    <w:rsid w:val="0032757D"/>
    <w:rsid w:val="0033105D"/>
    <w:rsid w:val="00331DC4"/>
    <w:rsid w:val="003323C5"/>
    <w:rsid w:val="003328A9"/>
    <w:rsid w:val="00332A1E"/>
    <w:rsid w:val="00333BC9"/>
    <w:rsid w:val="00334731"/>
    <w:rsid w:val="00335616"/>
    <w:rsid w:val="00335787"/>
    <w:rsid w:val="00336950"/>
    <w:rsid w:val="00336C7E"/>
    <w:rsid w:val="00340EAC"/>
    <w:rsid w:val="00342F63"/>
    <w:rsid w:val="00343A47"/>
    <w:rsid w:val="00345793"/>
    <w:rsid w:val="00346010"/>
    <w:rsid w:val="0035080B"/>
    <w:rsid w:val="0035095B"/>
    <w:rsid w:val="00350D56"/>
    <w:rsid w:val="00350D6C"/>
    <w:rsid w:val="003514F3"/>
    <w:rsid w:val="00352C47"/>
    <w:rsid w:val="003534AF"/>
    <w:rsid w:val="00353CA6"/>
    <w:rsid w:val="00353E96"/>
    <w:rsid w:val="00353FAC"/>
    <w:rsid w:val="0035479D"/>
    <w:rsid w:val="00356ABE"/>
    <w:rsid w:val="00357914"/>
    <w:rsid w:val="00362755"/>
    <w:rsid w:val="003629CE"/>
    <w:rsid w:val="00363B22"/>
    <w:rsid w:val="003653B4"/>
    <w:rsid w:val="00366153"/>
    <w:rsid w:val="00366A2B"/>
    <w:rsid w:val="003671D1"/>
    <w:rsid w:val="00370327"/>
    <w:rsid w:val="003750F0"/>
    <w:rsid w:val="0037587E"/>
    <w:rsid w:val="00376E2D"/>
    <w:rsid w:val="003777B0"/>
    <w:rsid w:val="00380255"/>
    <w:rsid w:val="00382320"/>
    <w:rsid w:val="00383BE4"/>
    <w:rsid w:val="003841F4"/>
    <w:rsid w:val="00384CE9"/>
    <w:rsid w:val="00386C9D"/>
    <w:rsid w:val="0038713D"/>
    <w:rsid w:val="00387ADB"/>
    <w:rsid w:val="00390A01"/>
    <w:rsid w:val="00395162"/>
    <w:rsid w:val="00395522"/>
    <w:rsid w:val="00397533"/>
    <w:rsid w:val="003A0344"/>
    <w:rsid w:val="003A1AA7"/>
    <w:rsid w:val="003A2535"/>
    <w:rsid w:val="003A39EE"/>
    <w:rsid w:val="003A516E"/>
    <w:rsid w:val="003A55A3"/>
    <w:rsid w:val="003A75DF"/>
    <w:rsid w:val="003B0466"/>
    <w:rsid w:val="003B058D"/>
    <w:rsid w:val="003B0720"/>
    <w:rsid w:val="003B0B41"/>
    <w:rsid w:val="003B19C6"/>
    <w:rsid w:val="003B25E2"/>
    <w:rsid w:val="003B2CEA"/>
    <w:rsid w:val="003B5A43"/>
    <w:rsid w:val="003B5B40"/>
    <w:rsid w:val="003B63F8"/>
    <w:rsid w:val="003B7A22"/>
    <w:rsid w:val="003C0A97"/>
    <w:rsid w:val="003C0F02"/>
    <w:rsid w:val="003C3480"/>
    <w:rsid w:val="003C463D"/>
    <w:rsid w:val="003C4F4C"/>
    <w:rsid w:val="003C6E64"/>
    <w:rsid w:val="003C6FE8"/>
    <w:rsid w:val="003C71F2"/>
    <w:rsid w:val="003D169C"/>
    <w:rsid w:val="003D23FD"/>
    <w:rsid w:val="003D4C2A"/>
    <w:rsid w:val="003D6E1F"/>
    <w:rsid w:val="003D7767"/>
    <w:rsid w:val="003E0A03"/>
    <w:rsid w:val="003E0C32"/>
    <w:rsid w:val="003E5B83"/>
    <w:rsid w:val="003E6AFC"/>
    <w:rsid w:val="003E7558"/>
    <w:rsid w:val="003F038A"/>
    <w:rsid w:val="003F04E3"/>
    <w:rsid w:val="003F23C6"/>
    <w:rsid w:val="003F261D"/>
    <w:rsid w:val="003F285D"/>
    <w:rsid w:val="003F30BE"/>
    <w:rsid w:val="003F3B76"/>
    <w:rsid w:val="003F4A25"/>
    <w:rsid w:val="003F5089"/>
    <w:rsid w:val="003F5B13"/>
    <w:rsid w:val="003F5E39"/>
    <w:rsid w:val="003F6296"/>
    <w:rsid w:val="003F644C"/>
    <w:rsid w:val="003F6934"/>
    <w:rsid w:val="003F73D7"/>
    <w:rsid w:val="003F7B4B"/>
    <w:rsid w:val="00400AEF"/>
    <w:rsid w:val="00403468"/>
    <w:rsid w:val="00403DA0"/>
    <w:rsid w:val="00404ED5"/>
    <w:rsid w:val="00404FFC"/>
    <w:rsid w:val="004066F6"/>
    <w:rsid w:val="00406C05"/>
    <w:rsid w:val="004070B4"/>
    <w:rsid w:val="00407FB4"/>
    <w:rsid w:val="00410F0E"/>
    <w:rsid w:val="00411092"/>
    <w:rsid w:val="00412BA9"/>
    <w:rsid w:val="00416280"/>
    <w:rsid w:val="004166B0"/>
    <w:rsid w:val="00416C63"/>
    <w:rsid w:val="00416D7C"/>
    <w:rsid w:val="004215FD"/>
    <w:rsid w:val="00423B84"/>
    <w:rsid w:val="00425AFB"/>
    <w:rsid w:val="00426C86"/>
    <w:rsid w:val="0043485D"/>
    <w:rsid w:val="00442B91"/>
    <w:rsid w:val="00444BDC"/>
    <w:rsid w:val="004457B0"/>
    <w:rsid w:val="00445DE6"/>
    <w:rsid w:val="004463C4"/>
    <w:rsid w:val="00447F68"/>
    <w:rsid w:val="0045012C"/>
    <w:rsid w:val="004507FE"/>
    <w:rsid w:val="0045403B"/>
    <w:rsid w:val="00454B9C"/>
    <w:rsid w:val="004603D1"/>
    <w:rsid w:val="0046177F"/>
    <w:rsid w:val="00461CD9"/>
    <w:rsid w:val="004634EB"/>
    <w:rsid w:val="00463A66"/>
    <w:rsid w:val="00465034"/>
    <w:rsid w:val="00465075"/>
    <w:rsid w:val="00466574"/>
    <w:rsid w:val="00466FA6"/>
    <w:rsid w:val="0046742D"/>
    <w:rsid w:val="00467BCF"/>
    <w:rsid w:val="00467EAD"/>
    <w:rsid w:val="00475397"/>
    <w:rsid w:val="00475B03"/>
    <w:rsid w:val="004762D4"/>
    <w:rsid w:val="00477960"/>
    <w:rsid w:val="00477D8D"/>
    <w:rsid w:val="00480D80"/>
    <w:rsid w:val="004816BF"/>
    <w:rsid w:val="00481721"/>
    <w:rsid w:val="004823F6"/>
    <w:rsid w:val="00482416"/>
    <w:rsid w:val="00482EAB"/>
    <w:rsid w:val="00484475"/>
    <w:rsid w:val="00485D25"/>
    <w:rsid w:val="0048655C"/>
    <w:rsid w:val="004876CD"/>
    <w:rsid w:val="00487D03"/>
    <w:rsid w:val="004907D3"/>
    <w:rsid w:val="0049325C"/>
    <w:rsid w:val="00495A0F"/>
    <w:rsid w:val="00496034"/>
    <w:rsid w:val="004960B1"/>
    <w:rsid w:val="00496248"/>
    <w:rsid w:val="00497D06"/>
    <w:rsid w:val="00497F68"/>
    <w:rsid w:val="004A1DBD"/>
    <w:rsid w:val="004A2B75"/>
    <w:rsid w:val="004A56D1"/>
    <w:rsid w:val="004A7E9F"/>
    <w:rsid w:val="004B0C1A"/>
    <w:rsid w:val="004B1555"/>
    <w:rsid w:val="004B1A6E"/>
    <w:rsid w:val="004B213D"/>
    <w:rsid w:val="004B2980"/>
    <w:rsid w:val="004B3D47"/>
    <w:rsid w:val="004B4729"/>
    <w:rsid w:val="004C1C2C"/>
    <w:rsid w:val="004C2874"/>
    <w:rsid w:val="004C3099"/>
    <w:rsid w:val="004C393B"/>
    <w:rsid w:val="004C3D54"/>
    <w:rsid w:val="004C4D45"/>
    <w:rsid w:val="004C68CF"/>
    <w:rsid w:val="004D290A"/>
    <w:rsid w:val="004D45F0"/>
    <w:rsid w:val="004D5F22"/>
    <w:rsid w:val="004D6239"/>
    <w:rsid w:val="004D6C29"/>
    <w:rsid w:val="004D7D0C"/>
    <w:rsid w:val="004E0AB8"/>
    <w:rsid w:val="004E1E35"/>
    <w:rsid w:val="004E52FA"/>
    <w:rsid w:val="004E53CE"/>
    <w:rsid w:val="004E5B4C"/>
    <w:rsid w:val="004F062B"/>
    <w:rsid w:val="004F119F"/>
    <w:rsid w:val="0050378E"/>
    <w:rsid w:val="005040EE"/>
    <w:rsid w:val="00505694"/>
    <w:rsid w:val="00505C05"/>
    <w:rsid w:val="00505FA5"/>
    <w:rsid w:val="0050679D"/>
    <w:rsid w:val="00510A42"/>
    <w:rsid w:val="00511A3B"/>
    <w:rsid w:val="00511D79"/>
    <w:rsid w:val="00512D70"/>
    <w:rsid w:val="005132F3"/>
    <w:rsid w:val="00513938"/>
    <w:rsid w:val="005145C4"/>
    <w:rsid w:val="005148EA"/>
    <w:rsid w:val="00515438"/>
    <w:rsid w:val="00515C84"/>
    <w:rsid w:val="00516340"/>
    <w:rsid w:val="005178C8"/>
    <w:rsid w:val="00517E7F"/>
    <w:rsid w:val="00520595"/>
    <w:rsid w:val="005213A0"/>
    <w:rsid w:val="005220F6"/>
    <w:rsid w:val="005224B1"/>
    <w:rsid w:val="005236D3"/>
    <w:rsid w:val="00523CD5"/>
    <w:rsid w:val="00523F80"/>
    <w:rsid w:val="00526B7C"/>
    <w:rsid w:val="00527488"/>
    <w:rsid w:val="00530E66"/>
    <w:rsid w:val="00535D87"/>
    <w:rsid w:val="00536797"/>
    <w:rsid w:val="00537FDD"/>
    <w:rsid w:val="00541FB6"/>
    <w:rsid w:val="005425E0"/>
    <w:rsid w:val="00544519"/>
    <w:rsid w:val="005446E9"/>
    <w:rsid w:val="00544825"/>
    <w:rsid w:val="00545AEF"/>
    <w:rsid w:val="00545DDF"/>
    <w:rsid w:val="00546637"/>
    <w:rsid w:val="005467A4"/>
    <w:rsid w:val="005468A5"/>
    <w:rsid w:val="005478EB"/>
    <w:rsid w:val="00553849"/>
    <w:rsid w:val="005541BA"/>
    <w:rsid w:val="005544E6"/>
    <w:rsid w:val="0055690B"/>
    <w:rsid w:val="00556DFD"/>
    <w:rsid w:val="0056031C"/>
    <w:rsid w:val="00561F3D"/>
    <w:rsid w:val="00564276"/>
    <w:rsid w:val="005651B6"/>
    <w:rsid w:val="005654FE"/>
    <w:rsid w:val="00565E85"/>
    <w:rsid w:val="00566FD4"/>
    <w:rsid w:val="0056793F"/>
    <w:rsid w:val="0057016D"/>
    <w:rsid w:val="005714AB"/>
    <w:rsid w:val="005719E4"/>
    <w:rsid w:val="00572D0A"/>
    <w:rsid w:val="0057376C"/>
    <w:rsid w:val="005753E4"/>
    <w:rsid w:val="00575766"/>
    <w:rsid w:val="0057637C"/>
    <w:rsid w:val="00576465"/>
    <w:rsid w:val="00577874"/>
    <w:rsid w:val="005802DA"/>
    <w:rsid w:val="005811C9"/>
    <w:rsid w:val="00582AB3"/>
    <w:rsid w:val="00582B38"/>
    <w:rsid w:val="00584396"/>
    <w:rsid w:val="00584732"/>
    <w:rsid w:val="00584F78"/>
    <w:rsid w:val="0058551B"/>
    <w:rsid w:val="005865BD"/>
    <w:rsid w:val="00593179"/>
    <w:rsid w:val="00594846"/>
    <w:rsid w:val="00594BD8"/>
    <w:rsid w:val="0059672B"/>
    <w:rsid w:val="005A054B"/>
    <w:rsid w:val="005A0901"/>
    <w:rsid w:val="005A0C16"/>
    <w:rsid w:val="005A10C2"/>
    <w:rsid w:val="005A188C"/>
    <w:rsid w:val="005A2721"/>
    <w:rsid w:val="005A3A55"/>
    <w:rsid w:val="005A41ED"/>
    <w:rsid w:val="005B13F6"/>
    <w:rsid w:val="005B272F"/>
    <w:rsid w:val="005B2BA5"/>
    <w:rsid w:val="005B3F2D"/>
    <w:rsid w:val="005B4FAF"/>
    <w:rsid w:val="005B500C"/>
    <w:rsid w:val="005B73B0"/>
    <w:rsid w:val="005B7882"/>
    <w:rsid w:val="005B78DF"/>
    <w:rsid w:val="005B7B46"/>
    <w:rsid w:val="005C00AC"/>
    <w:rsid w:val="005C13C6"/>
    <w:rsid w:val="005C1810"/>
    <w:rsid w:val="005C2158"/>
    <w:rsid w:val="005C2CD6"/>
    <w:rsid w:val="005C4307"/>
    <w:rsid w:val="005C4EAE"/>
    <w:rsid w:val="005C552D"/>
    <w:rsid w:val="005C5902"/>
    <w:rsid w:val="005C61FC"/>
    <w:rsid w:val="005C6CF8"/>
    <w:rsid w:val="005C7027"/>
    <w:rsid w:val="005C72C1"/>
    <w:rsid w:val="005D0A56"/>
    <w:rsid w:val="005D0E95"/>
    <w:rsid w:val="005D34A5"/>
    <w:rsid w:val="005D3ACF"/>
    <w:rsid w:val="005D5E30"/>
    <w:rsid w:val="005D6E56"/>
    <w:rsid w:val="005E1D94"/>
    <w:rsid w:val="005E26F4"/>
    <w:rsid w:val="005E4239"/>
    <w:rsid w:val="005E6456"/>
    <w:rsid w:val="005F1CE5"/>
    <w:rsid w:val="005F4E40"/>
    <w:rsid w:val="005F582A"/>
    <w:rsid w:val="005F6E37"/>
    <w:rsid w:val="006003BC"/>
    <w:rsid w:val="006015B3"/>
    <w:rsid w:val="00601E58"/>
    <w:rsid w:val="0061040A"/>
    <w:rsid w:val="0061075E"/>
    <w:rsid w:val="006107E2"/>
    <w:rsid w:val="00610A00"/>
    <w:rsid w:val="00611A5D"/>
    <w:rsid w:val="00613F42"/>
    <w:rsid w:val="00614E5E"/>
    <w:rsid w:val="00615D5F"/>
    <w:rsid w:val="00616B6D"/>
    <w:rsid w:val="006176D4"/>
    <w:rsid w:val="00621007"/>
    <w:rsid w:val="00621031"/>
    <w:rsid w:val="0062119A"/>
    <w:rsid w:val="006211AA"/>
    <w:rsid w:val="0062154E"/>
    <w:rsid w:val="00621DF1"/>
    <w:rsid w:val="006222D0"/>
    <w:rsid w:val="0062446E"/>
    <w:rsid w:val="006271C6"/>
    <w:rsid w:val="00633B9D"/>
    <w:rsid w:val="006358C0"/>
    <w:rsid w:val="00636861"/>
    <w:rsid w:val="00636C88"/>
    <w:rsid w:val="00640A74"/>
    <w:rsid w:val="00641B1B"/>
    <w:rsid w:val="006429A3"/>
    <w:rsid w:val="00642B59"/>
    <w:rsid w:val="0064547F"/>
    <w:rsid w:val="006454C2"/>
    <w:rsid w:val="00645EE5"/>
    <w:rsid w:val="006463B2"/>
    <w:rsid w:val="00646AF0"/>
    <w:rsid w:val="00651451"/>
    <w:rsid w:val="00651DA2"/>
    <w:rsid w:val="00652044"/>
    <w:rsid w:val="006536A8"/>
    <w:rsid w:val="00653E85"/>
    <w:rsid w:val="00654E2C"/>
    <w:rsid w:val="006559D0"/>
    <w:rsid w:val="00656062"/>
    <w:rsid w:val="00656659"/>
    <w:rsid w:val="00657C70"/>
    <w:rsid w:val="00660E5D"/>
    <w:rsid w:val="00662C70"/>
    <w:rsid w:val="00663694"/>
    <w:rsid w:val="00664F32"/>
    <w:rsid w:val="006658EB"/>
    <w:rsid w:val="00665D8F"/>
    <w:rsid w:val="00666F51"/>
    <w:rsid w:val="00670423"/>
    <w:rsid w:val="00670AE0"/>
    <w:rsid w:val="00672ADB"/>
    <w:rsid w:val="00675B87"/>
    <w:rsid w:val="00676EDD"/>
    <w:rsid w:val="00677F9F"/>
    <w:rsid w:val="00680EBF"/>
    <w:rsid w:val="00681D96"/>
    <w:rsid w:val="00682E1A"/>
    <w:rsid w:val="006848D0"/>
    <w:rsid w:val="00685059"/>
    <w:rsid w:val="00685FA3"/>
    <w:rsid w:val="006860A5"/>
    <w:rsid w:val="00687682"/>
    <w:rsid w:val="0069293E"/>
    <w:rsid w:val="006A072D"/>
    <w:rsid w:val="006A0E24"/>
    <w:rsid w:val="006A3888"/>
    <w:rsid w:val="006A3BDD"/>
    <w:rsid w:val="006A5253"/>
    <w:rsid w:val="006A612F"/>
    <w:rsid w:val="006A696E"/>
    <w:rsid w:val="006B1512"/>
    <w:rsid w:val="006B1BC8"/>
    <w:rsid w:val="006B225F"/>
    <w:rsid w:val="006B25F9"/>
    <w:rsid w:val="006B3E20"/>
    <w:rsid w:val="006B595F"/>
    <w:rsid w:val="006B61FD"/>
    <w:rsid w:val="006B65F7"/>
    <w:rsid w:val="006B6868"/>
    <w:rsid w:val="006B6EE9"/>
    <w:rsid w:val="006B76BA"/>
    <w:rsid w:val="006C12E3"/>
    <w:rsid w:val="006C1E58"/>
    <w:rsid w:val="006C205A"/>
    <w:rsid w:val="006C2225"/>
    <w:rsid w:val="006C2911"/>
    <w:rsid w:val="006C322F"/>
    <w:rsid w:val="006C3AFE"/>
    <w:rsid w:val="006C4EDC"/>
    <w:rsid w:val="006C50FD"/>
    <w:rsid w:val="006C53A6"/>
    <w:rsid w:val="006D1088"/>
    <w:rsid w:val="006D2FB3"/>
    <w:rsid w:val="006D4CD8"/>
    <w:rsid w:val="006D535B"/>
    <w:rsid w:val="006D5546"/>
    <w:rsid w:val="006D555D"/>
    <w:rsid w:val="006D55C5"/>
    <w:rsid w:val="006D67FD"/>
    <w:rsid w:val="006D6ECD"/>
    <w:rsid w:val="006E111F"/>
    <w:rsid w:val="006E3156"/>
    <w:rsid w:val="006E3B7E"/>
    <w:rsid w:val="006E3C0F"/>
    <w:rsid w:val="006E3EBC"/>
    <w:rsid w:val="006E6057"/>
    <w:rsid w:val="006E628C"/>
    <w:rsid w:val="006E6654"/>
    <w:rsid w:val="006F0589"/>
    <w:rsid w:val="006F0632"/>
    <w:rsid w:val="006F1973"/>
    <w:rsid w:val="006F4494"/>
    <w:rsid w:val="006F4769"/>
    <w:rsid w:val="006F4950"/>
    <w:rsid w:val="006F6F9F"/>
    <w:rsid w:val="007001CF"/>
    <w:rsid w:val="00700A9F"/>
    <w:rsid w:val="00700AA6"/>
    <w:rsid w:val="00701205"/>
    <w:rsid w:val="007013DA"/>
    <w:rsid w:val="007020D4"/>
    <w:rsid w:val="007038E5"/>
    <w:rsid w:val="00710C40"/>
    <w:rsid w:val="00712789"/>
    <w:rsid w:val="00713BA5"/>
    <w:rsid w:val="00714AE0"/>
    <w:rsid w:val="00714CCB"/>
    <w:rsid w:val="00716DDA"/>
    <w:rsid w:val="00717807"/>
    <w:rsid w:val="00717F45"/>
    <w:rsid w:val="0072284B"/>
    <w:rsid w:val="007229F1"/>
    <w:rsid w:val="00723C0C"/>
    <w:rsid w:val="00724185"/>
    <w:rsid w:val="0072630D"/>
    <w:rsid w:val="00730DDD"/>
    <w:rsid w:val="00731FFF"/>
    <w:rsid w:val="00732080"/>
    <w:rsid w:val="007322D5"/>
    <w:rsid w:val="00732C15"/>
    <w:rsid w:val="00733300"/>
    <w:rsid w:val="00734FEE"/>
    <w:rsid w:val="0073545D"/>
    <w:rsid w:val="0073665D"/>
    <w:rsid w:val="007372C6"/>
    <w:rsid w:val="0073760E"/>
    <w:rsid w:val="00740427"/>
    <w:rsid w:val="0074136E"/>
    <w:rsid w:val="007415E7"/>
    <w:rsid w:val="00741DF3"/>
    <w:rsid w:val="00742100"/>
    <w:rsid w:val="0074416D"/>
    <w:rsid w:val="00744324"/>
    <w:rsid w:val="0074538A"/>
    <w:rsid w:val="007467BE"/>
    <w:rsid w:val="00746BF6"/>
    <w:rsid w:val="007508D6"/>
    <w:rsid w:val="00751C20"/>
    <w:rsid w:val="00752249"/>
    <w:rsid w:val="00752A28"/>
    <w:rsid w:val="00753E09"/>
    <w:rsid w:val="00754B39"/>
    <w:rsid w:val="00755104"/>
    <w:rsid w:val="00757F25"/>
    <w:rsid w:val="0076018A"/>
    <w:rsid w:val="007605DC"/>
    <w:rsid w:val="0076163D"/>
    <w:rsid w:val="0076265B"/>
    <w:rsid w:val="00762674"/>
    <w:rsid w:val="00762761"/>
    <w:rsid w:val="00763084"/>
    <w:rsid w:val="0076389B"/>
    <w:rsid w:val="007643F7"/>
    <w:rsid w:val="007645B2"/>
    <w:rsid w:val="00765AB3"/>
    <w:rsid w:val="0076659D"/>
    <w:rsid w:val="007672DD"/>
    <w:rsid w:val="007730D7"/>
    <w:rsid w:val="007736DD"/>
    <w:rsid w:val="00774CB0"/>
    <w:rsid w:val="00774E24"/>
    <w:rsid w:val="00775989"/>
    <w:rsid w:val="007801E9"/>
    <w:rsid w:val="00780E5E"/>
    <w:rsid w:val="007812C3"/>
    <w:rsid w:val="00785EDC"/>
    <w:rsid w:val="00786301"/>
    <w:rsid w:val="0078787E"/>
    <w:rsid w:val="0079093D"/>
    <w:rsid w:val="007910FD"/>
    <w:rsid w:val="007912E1"/>
    <w:rsid w:val="007924F6"/>
    <w:rsid w:val="007933F2"/>
    <w:rsid w:val="00793620"/>
    <w:rsid w:val="007954D9"/>
    <w:rsid w:val="0079657C"/>
    <w:rsid w:val="007971F2"/>
    <w:rsid w:val="00797691"/>
    <w:rsid w:val="00797D57"/>
    <w:rsid w:val="00797FCD"/>
    <w:rsid w:val="007A1421"/>
    <w:rsid w:val="007A4ADB"/>
    <w:rsid w:val="007A4C20"/>
    <w:rsid w:val="007A4C5D"/>
    <w:rsid w:val="007A507A"/>
    <w:rsid w:val="007A5E3B"/>
    <w:rsid w:val="007A70F6"/>
    <w:rsid w:val="007A72F9"/>
    <w:rsid w:val="007A7326"/>
    <w:rsid w:val="007A79C4"/>
    <w:rsid w:val="007A7EB5"/>
    <w:rsid w:val="007B02CC"/>
    <w:rsid w:val="007B19F1"/>
    <w:rsid w:val="007B23A9"/>
    <w:rsid w:val="007B3E1D"/>
    <w:rsid w:val="007B5452"/>
    <w:rsid w:val="007B59FD"/>
    <w:rsid w:val="007B5B49"/>
    <w:rsid w:val="007B6BA3"/>
    <w:rsid w:val="007C2F85"/>
    <w:rsid w:val="007C3156"/>
    <w:rsid w:val="007C39C9"/>
    <w:rsid w:val="007C6435"/>
    <w:rsid w:val="007C6892"/>
    <w:rsid w:val="007C6DB7"/>
    <w:rsid w:val="007D0804"/>
    <w:rsid w:val="007D08A8"/>
    <w:rsid w:val="007D0CF6"/>
    <w:rsid w:val="007D2352"/>
    <w:rsid w:val="007D4032"/>
    <w:rsid w:val="007D4387"/>
    <w:rsid w:val="007D4868"/>
    <w:rsid w:val="007D6178"/>
    <w:rsid w:val="007D747B"/>
    <w:rsid w:val="007D75A9"/>
    <w:rsid w:val="007E0FB7"/>
    <w:rsid w:val="007E416B"/>
    <w:rsid w:val="007E48ED"/>
    <w:rsid w:val="007E61A0"/>
    <w:rsid w:val="007E63B8"/>
    <w:rsid w:val="007E70FC"/>
    <w:rsid w:val="007E7331"/>
    <w:rsid w:val="007F2037"/>
    <w:rsid w:val="007F27AC"/>
    <w:rsid w:val="007F2D29"/>
    <w:rsid w:val="007F2E2F"/>
    <w:rsid w:val="007F39B7"/>
    <w:rsid w:val="007F53AA"/>
    <w:rsid w:val="007F5918"/>
    <w:rsid w:val="00800F54"/>
    <w:rsid w:val="00802191"/>
    <w:rsid w:val="008030A5"/>
    <w:rsid w:val="00803342"/>
    <w:rsid w:val="008038E7"/>
    <w:rsid w:val="00803BC0"/>
    <w:rsid w:val="0080459B"/>
    <w:rsid w:val="00806380"/>
    <w:rsid w:val="00810490"/>
    <w:rsid w:val="008122DE"/>
    <w:rsid w:val="0081404B"/>
    <w:rsid w:val="00814601"/>
    <w:rsid w:val="0081543D"/>
    <w:rsid w:val="00815D64"/>
    <w:rsid w:val="00815EAE"/>
    <w:rsid w:val="00815F1A"/>
    <w:rsid w:val="00816FC9"/>
    <w:rsid w:val="0082134C"/>
    <w:rsid w:val="00825A44"/>
    <w:rsid w:val="00825CC2"/>
    <w:rsid w:val="00826361"/>
    <w:rsid w:val="00826C7C"/>
    <w:rsid w:val="008276DB"/>
    <w:rsid w:val="00827CDB"/>
    <w:rsid w:val="00830679"/>
    <w:rsid w:val="0083236C"/>
    <w:rsid w:val="008328F7"/>
    <w:rsid w:val="008332A8"/>
    <w:rsid w:val="00833754"/>
    <w:rsid w:val="00833F8D"/>
    <w:rsid w:val="00834998"/>
    <w:rsid w:val="0083539A"/>
    <w:rsid w:val="008366DC"/>
    <w:rsid w:val="00837138"/>
    <w:rsid w:val="0083755C"/>
    <w:rsid w:val="00840A3C"/>
    <w:rsid w:val="008428F4"/>
    <w:rsid w:val="00842B5E"/>
    <w:rsid w:val="008434CA"/>
    <w:rsid w:val="00843E2E"/>
    <w:rsid w:val="00843F05"/>
    <w:rsid w:val="0084459F"/>
    <w:rsid w:val="008447E3"/>
    <w:rsid w:val="0084528F"/>
    <w:rsid w:val="00845F32"/>
    <w:rsid w:val="00847D47"/>
    <w:rsid w:val="00851A1D"/>
    <w:rsid w:val="00853230"/>
    <w:rsid w:val="00853868"/>
    <w:rsid w:val="00853F9D"/>
    <w:rsid w:val="00854FD2"/>
    <w:rsid w:val="008565DB"/>
    <w:rsid w:val="00856DD3"/>
    <w:rsid w:val="0085761C"/>
    <w:rsid w:val="0085764D"/>
    <w:rsid w:val="0086071E"/>
    <w:rsid w:val="00860808"/>
    <w:rsid w:val="00860F6E"/>
    <w:rsid w:val="00861AC0"/>
    <w:rsid w:val="00861D68"/>
    <w:rsid w:val="00862B92"/>
    <w:rsid w:val="008634E2"/>
    <w:rsid w:val="008641DF"/>
    <w:rsid w:val="00865C6F"/>
    <w:rsid w:val="00866015"/>
    <w:rsid w:val="00866D47"/>
    <w:rsid w:val="00867E8C"/>
    <w:rsid w:val="008700B2"/>
    <w:rsid w:val="00870E70"/>
    <w:rsid w:val="0087171E"/>
    <w:rsid w:val="00876839"/>
    <w:rsid w:val="00881AAD"/>
    <w:rsid w:val="00883CDB"/>
    <w:rsid w:val="00883CE8"/>
    <w:rsid w:val="008844F9"/>
    <w:rsid w:val="00886530"/>
    <w:rsid w:val="00886D46"/>
    <w:rsid w:val="0089055D"/>
    <w:rsid w:val="00891DA6"/>
    <w:rsid w:val="00895595"/>
    <w:rsid w:val="00895D72"/>
    <w:rsid w:val="00897C6D"/>
    <w:rsid w:val="008A19A5"/>
    <w:rsid w:val="008A26D0"/>
    <w:rsid w:val="008A32EE"/>
    <w:rsid w:val="008A3817"/>
    <w:rsid w:val="008A3A86"/>
    <w:rsid w:val="008A578E"/>
    <w:rsid w:val="008A5AD0"/>
    <w:rsid w:val="008A5C2E"/>
    <w:rsid w:val="008A67A5"/>
    <w:rsid w:val="008B0291"/>
    <w:rsid w:val="008B107B"/>
    <w:rsid w:val="008B2733"/>
    <w:rsid w:val="008B3768"/>
    <w:rsid w:val="008B3D34"/>
    <w:rsid w:val="008B42ED"/>
    <w:rsid w:val="008B5583"/>
    <w:rsid w:val="008B606F"/>
    <w:rsid w:val="008C3492"/>
    <w:rsid w:val="008C4EAA"/>
    <w:rsid w:val="008C7B4E"/>
    <w:rsid w:val="008D1A9B"/>
    <w:rsid w:val="008D275E"/>
    <w:rsid w:val="008D3540"/>
    <w:rsid w:val="008D46A8"/>
    <w:rsid w:val="008D48A0"/>
    <w:rsid w:val="008D4E8C"/>
    <w:rsid w:val="008D505A"/>
    <w:rsid w:val="008D5DA1"/>
    <w:rsid w:val="008D622F"/>
    <w:rsid w:val="008D78FB"/>
    <w:rsid w:val="008E17A5"/>
    <w:rsid w:val="008E2CAB"/>
    <w:rsid w:val="008F07C2"/>
    <w:rsid w:val="008F1241"/>
    <w:rsid w:val="008F2308"/>
    <w:rsid w:val="008F2852"/>
    <w:rsid w:val="008F2F8D"/>
    <w:rsid w:val="008F3ED2"/>
    <w:rsid w:val="008F40B2"/>
    <w:rsid w:val="008F5EDA"/>
    <w:rsid w:val="008F7D1C"/>
    <w:rsid w:val="008F7EBB"/>
    <w:rsid w:val="00900159"/>
    <w:rsid w:val="00900392"/>
    <w:rsid w:val="00900FA7"/>
    <w:rsid w:val="00901514"/>
    <w:rsid w:val="00901527"/>
    <w:rsid w:val="00901673"/>
    <w:rsid w:val="009046A8"/>
    <w:rsid w:val="00906A52"/>
    <w:rsid w:val="00910234"/>
    <w:rsid w:val="00910649"/>
    <w:rsid w:val="00910678"/>
    <w:rsid w:val="00910A07"/>
    <w:rsid w:val="009119ED"/>
    <w:rsid w:val="009125C7"/>
    <w:rsid w:val="00912E10"/>
    <w:rsid w:val="00913021"/>
    <w:rsid w:val="0091320B"/>
    <w:rsid w:val="0091690A"/>
    <w:rsid w:val="009169EE"/>
    <w:rsid w:val="00916BDD"/>
    <w:rsid w:val="009171D8"/>
    <w:rsid w:val="00917242"/>
    <w:rsid w:val="00920050"/>
    <w:rsid w:val="00920757"/>
    <w:rsid w:val="00920DD3"/>
    <w:rsid w:val="00922DC5"/>
    <w:rsid w:val="0092342B"/>
    <w:rsid w:val="009244B6"/>
    <w:rsid w:val="00924821"/>
    <w:rsid w:val="0092558F"/>
    <w:rsid w:val="009261E5"/>
    <w:rsid w:val="00927398"/>
    <w:rsid w:val="00927B2A"/>
    <w:rsid w:val="00933153"/>
    <w:rsid w:val="00933557"/>
    <w:rsid w:val="00933858"/>
    <w:rsid w:val="00934CF0"/>
    <w:rsid w:val="009352DD"/>
    <w:rsid w:val="00935879"/>
    <w:rsid w:val="0094306B"/>
    <w:rsid w:val="00943AB0"/>
    <w:rsid w:val="00943BB7"/>
    <w:rsid w:val="009457F5"/>
    <w:rsid w:val="0094622D"/>
    <w:rsid w:val="00946A09"/>
    <w:rsid w:val="00946BF6"/>
    <w:rsid w:val="009502A9"/>
    <w:rsid w:val="00950D48"/>
    <w:rsid w:val="00951E8D"/>
    <w:rsid w:val="0095288C"/>
    <w:rsid w:val="009539C9"/>
    <w:rsid w:val="00953D9B"/>
    <w:rsid w:val="0095450B"/>
    <w:rsid w:val="00955232"/>
    <w:rsid w:val="00956850"/>
    <w:rsid w:val="00957E8C"/>
    <w:rsid w:val="00960E2A"/>
    <w:rsid w:val="0096134B"/>
    <w:rsid w:val="009615C4"/>
    <w:rsid w:val="009618BF"/>
    <w:rsid w:val="00961FDA"/>
    <w:rsid w:val="009642A6"/>
    <w:rsid w:val="00964372"/>
    <w:rsid w:val="009649A8"/>
    <w:rsid w:val="00964B86"/>
    <w:rsid w:val="0096640E"/>
    <w:rsid w:val="00966E8B"/>
    <w:rsid w:val="00972756"/>
    <w:rsid w:val="00972ED4"/>
    <w:rsid w:val="00973A50"/>
    <w:rsid w:val="00974187"/>
    <w:rsid w:val="0097460D"/>
    <w:rsid w:val="00976606"/>
    <w:rsid w:val="009768DA"/>
    <w:rsid w:val="00977821"/>
    <w:rsid w:val="009801A2"/>
    <w:rsid w:val="00980263"/>
    <w:rsid w:val="00980D4B"/>
    <w:rsid w:val="009812A2"/>
    <w:rsid w:val="009821CF"/>
    <w:rsid w:val="0098255D"/>
    <w:rsid w:val="00982C1A"/>
    <w:rsid w:val="00983318"/>
    <w:rsid w:val="0098376E"/>
    <w:rsid w:val="0098387C"/>
    <w:rsid w:val="00985056"/>
    <w:rsid w:val="00985D32"/>
    <w:rsid w:val="0098603E"/>
    <w:rsid w:val="009863FC"/>
    <w:rsid w:val="0098789A"/>
    <w:rsid w:val="00991503"/>
    <w:rsid w:val="00992E34"/>
    <w:rsid w:val="00992F5B"/>
    <w:rsid w:val="009962E5"/>
    <w:rsid w:val="009968A3"/>
    <w:rsid w:val="00997677"/>
    <w:rsid w:val="009977A1"/>
    <w:rsid w:val="009977A7"/>
    <w:rsid w:val="009A03CE"/>
    <w:rsid w:val="009A08D9"/>
    <w:rsid w:val="009A10AB"/>
    <w:rsid w:val="009A1A33"/>
    <w:rsid w:val="009A28A0"/>
    <w:rsid w:val="009A4B3E"/>
    <w:rsid w:val="009A4E7F"/>
    <w:rsid w:val="009A6171"/>
    <w:rsid w:val="009A64EC"/>
    <w:rsid w:val="009A78BA"/>
    <w:rsid w:val="009B2E4A"/>
    <w:rsid w:val="009B4A53"/>
    <w:rsid w:val="009B5579"/>
    <w:rsid w:val="009B5806"/>
    <w:rsid w:val="009B5CA8"/>
    <w:rsid w:val="009B61FB"/>
    <w:rsid w:val="009C245D"/>
    <w:rsid w:val="009C2E54"/>
    <w:rsid w:val="009C50CC"/>
    <w:rsid w:val="009C58D8"/>
    <w:rsid w:val="009C7DAA"/>
    <w:rsid w:val="009D060E"/>
    <w:rsid w:val="009D0892"/>
    <w:rsid w:val="009D1AFF"/>
    <w:rsid w:val="009D350F"/>
    <w:rsid w:val="009D3E2F"/>
    <w:rsid w:val="009D4F34"/>
    <w:rsid w:val="009D7B7D"/>
    <w:rsid w:val="009E047F"/>
    <w:rsid w:val="009E163A"/>
    <w:rsid w:val="009E26AC"/>
    <w:rsid w:val="009E2F8E"/>
    <w:rsid w:val="009E3916"/>
    <w:rsid w:val="009E52E8"/>
    <w:rsid w:val="009F0124"/>
    <w:rsid w:val="009F0960"/>
    <w:rsid w:val="009F0B3C"/>
    <w:rsid w:val="009F0B9E"/>
    <w:rsid w:val="009F248A"/>
    <w:rsid w:val="009F26A3"/>
    <w:rsid w:val="009F360C"/>
    <w:rsid w:val="009F3E84"/>
    <w:rsid w:val="009F610B"/>
    <w:rsid w:val="009F64C2"/>
    <w:rsid w:val="009F6725"/>
    <w:rsid w:val="009F67C1"/>
    <w:rsid w:val="009F7345"/>
    <w:rsid w:val="00A006A0"/>
    <w:rsid w:val="00A010B5"/>
    <w:rsid w:val="00A0194C"/>
    <w:rsid w:val="00A02CE8"/>
    <w:rsid w:val="00A0402C"/>
    <w:rsid w:val="00A05258"/>
    <w:rsid w:val="00A14CE7"/>
    <w:rsid w:val="00A14E62"/>
    <w:rsid w:val="00A1691C"/>
    <w:rsid w:val="00A210E4"/>
    <w:rsid w:val="00A21F45"/>
    <w:rsid w:val="00A22014"/>
    <w:rsid w:val="00A22B0E"/>
    <w:rsid w:val="00A235F1"/>
    <w:rsid w:val="00A24C58"/>
    <w:rsid w:val="00A25CB6"/>
    <w:rsid w:val="00A26A7B"/>
    <w:rsid w:val="00A311C3"/>
    <w:rsid w:val="00A31362"/>
    <w:rsid w:val="00A3171E"/>
    <w:rsid w:val="00A32292"/>
    <w:rsid w:val="00A42CD9"/>
    <w:rsid w:val="00A42D4D"/>
    <w:rsid w:val="00A4335D"/>
    <w:rsid w:val="00A434AC"/>
    <w:rsid w:val="00A436E9"/>
    <w:rsid w:val="00A45ADF"/>
    <w:rsid w:val="00A46225"/>
    <w:rsid w:val="00A52E9C"/>
    <w:rsid w:val="00A52EAE"/>
    <w:rsid w:val="00A52F2C"/>
    <w:rsid w:val="00A53C1F"/>
    <w:rsid w:val="00A54C55"/>
    <w:rsid w:val="00A56A87"/>
    <w:rsid w:val="00A6273B"/>
    <w:rsid w:val="00A63428"/>
    <w:rsid w:val="00A64323"/>
    <w:rsid w:val="00A65896"/>
    <w:rsid w:val="00A65962"/>
    <w:rsid w:val="00A662AA"/>
    <w:rsid w:val="00A6678D"/>
    <w:rsid w:val="00A71B25"/>
    <w:rsid w:val="00A72806"/>
    <w:rsid w:val="00A75F6A"/>
    <w:rsid w:val="00A75FE2"/>
    <w:rsid w:val="00A77244"/>
    <w:rsid w:val="00A7777B"/>
    <w:rsid w:val="00A80661"/>
    <w:rsid w:val="00A80FC2"/>
    <w:rsid w:val="00A812B0"/>
    <w:rsid w:val="00A82961"/>
    <w:rsid w:val="00A82CA7"/>
    <w:rsid w:val="00A839CC"/>
    <w:rsid w:val="00A84346"/>
    <w:rsid w:val="00A8500F"/>
    <w:rsid w:val="00A85F03"/>
    <w:rsid w:val="00A86964"/>
    <w:rsid w:val="00A86B6D"/>
    <w:rsid w:val="00A86FCB"/>
    <w:rsid w:val="00A87AF9"/>
    <w:rsid w:val="00A87C60"/>
    <w:rsid w:val="00A87F8B"/>
    <w:rsid w:val="00A9234A"/>
    <w:rsid w:val="00A93396"/>
    <w:rsid w:val="00A9523C"/>
    <w:rsid w:val="00A95FD7"/>
    <w:rsid w:val="00A97D72"/>
    <w:rsid w:val="00AA0EB7"/>
    <w:rsid w:val="00AA0EBF"/>
    <w:rsid w:val="00AA27FA"/>
    <w:rsid w:val="00AA29B3"/>
    <w:rsid w:val="00AA2DBA"/>
    <w:rsid w:val="00AA40B7"/>
    <w:rsid w:val="00AA5447"/>
    <w:rsid w:val="00AA5D26"/>
    <w:rsid w:val="00AA5F29"/>
    <w:rsid w:val="00AA63D3"/>
    <w:rsid w:val="00AB04C5"/>
    <w:rsid w:val="00AB1F61"/>
    <w:rsid w:val="00AB2308"/>
    <w:rsid w:val="00AB4174"/>
    <w:rsid w:val="00AB42FD"/>
    <w:rsid w:val="00AB4DB0"/>
    <w:rsid w:val="00AB7156"/>
    <w:rsid w:val="00AC39BB"/>
    <w:rsid w:val="00AC3C03"/>
    <w:rsid w:val="00AC5C63"/>
    <w:rsid w:val="00AC7BF1"/>
    <w:rsid w:val="00AD17ED"/>
    <w:rsid w:val="00AD253B"/>
    <w:rsid w:val="00AD66E1"/>
    <w:rsid w:val="00AD7D24"/>
    <w:rsid w:val="00AE050A"/>
    <w:rsid w:val="00AE096C"/>
    <w:rsid w:val="00AE0E0F"/>
    <w:rsid w:val="00AE1A23"/>
    <w:rsid w:val="00AE1AFF"/>
    <w:rsid w:val="00AE2965"/>
    <w:rsid w:val="00AE6BB4"/>
    <w:rsid w:val="00AF00E2"/>
    <w:rsid w:val="00AF0938"/>
    <w:rsid w:val="00AF127C"/>
    <w:rsid w:val="00AF34B0"/>
    <w:rsid w:val="00AF39E1"/>
    <w:rsid w:val="00AF3B6E"/>
    <w:rsid w:val="00AF3FE9"/>
    <w:rsid w:val="00AF4613"/>
    <w:rsid w:val="00AF6A7A"/>
    <w:rsid w:val="00AF6F64"/>
    <w:rsid w:val="00AF72F1"/>
    <w:rsid w:val="00AF7A90"/>
    <w:rsid w:val="00B015C4"/>
    <w:rsid w:val="00B02C65"/>
    <w:rsid w:val="00B05BA0"/>
    <w:rsid w:val="00B138E5"/>
    <w:rsid w:val="00B14A76"/>
    <w:rsid w:val="00B14EC4"/>
    <w:rsid w:val="00B1515A"/>
    <w:rsid w:val="00B22916"/>
    <w:rsid w:val="00B229B0"/>
    <w:rsid w:val="00B23128"/>
    <w:rsid w:val="00B231A1"/>
    <w:rsid w:val="00B23295"/>
    <w:rsid w:val="00B25764"/>
    <w:rsid w:val="00B26BE0"/>
    <w:rsid w:val="00B2745F"/>
    <w:rsid w:val="00B31B7B"/>
    <w:rsid w:val="00B365FD"/>
    <w:rsid w:val="00B36EA3"/>
    <w:rsid w:val="00B40405"/>
    <w:rsid w:val="00B4189A"/>
    <w:rsid w:val="00B42C8F"/>
    <w:rsid w:val="00B42E25"/>
    <w:rsid w:val="00B43ACB"/>
    <w:rsid w:val="00B44738"/>
    <w:rsid w:val="00B447DA"/>
    <w:rsid w:val="00B4641A"/>
    <w:rsid w:val="00B467F9"/>
    <w:rsid w:val="00B4758F"/>
    <w:rsid w:val="00B510DC"/>
    <w:rsid w:val="00B51E48"/>
    <w:rsid w:val="00B5252C"/>
    <w:rsid w:val="00B52539"/>
    <w:rsid w:val="00B529E1"/>
    <w:rsid w:val="00B52E84"/>
    <w:rsid w:val="00B54937"/>
    <w:rsid w:val="00B570C9"/>
    <w:rsid w:val="00B57B55"/>
    <w:rsid w:val="00B61345"/>
    <w:rsid w:val="00B62D81"/>
    <w:rsid w:val="00B66BF1"/>
    <w:rsid w:val="00B66D1D"/>
    <w:rsid w:val="00B66F7B"/>
    <w:rsid w:val="00B67B69"/>
    <w:rsid w:val="00B67F59"/>
    <w:rsid w:val="00B700EE"/>
    <w:rsid w:val="00B707C7"/>
    <w:rsid w:val="00B70A04"/>
    <w:rsid w:val="00B70D79"/>
    <w:rsid w:val="00B716A2"/>
    <w:rsid w:val="00B726BC"/>
    <w:rsid w:val="00B728D5"/>
    <w:rsid w:val="00B73B73"/>
    <w:rsid w:val="00B73F28"/>
    <w:rsid w:val="00B75639"/>
    <w:rsid w:val="00B76430"/>
    <w:rsid w:val="00B82FFD"/>
    <w:rsid w:val="00B83436"/>
    <w:rsid w:val="00B84218"/>
    <w:rsid w:val="00B84EA7"/>
    <w:rsid w:val="00B84F71"/>
    <w:rsid w:val="00B86AAC"/>
    <w:rsid w:val="00B86DDB"/>
    <w:rsid w:val="00B90055"/>
    <w:rsid w:val="00B9157A"/>
    <w:rsid w:val="00B929D7"/>
    <w:rsid w:val="00B931C5"/>
    <w:rsid w:val="00B93257"/>
    <w:rsid w:val="00B93A4A"/>
    <w:rsid w:val="00B94188"/>
    <w:rsid w:val="00B94490"/>
    <w:rsid w:val="00B94C2F"/>
    <w:rsid w:val="00B95070"/>
    <w:rsid w:val="00B9536D"/>
    <w:rsid w:val="00B9713D"/>
    <w:rsid w:val="00BA0433"/>
    <w:rsid w:val="00BA196C"/>
    <w:rsid w:val="00BA1B35"/>
    <w:rsid w:val="00BA1BBF"/>
    <w:rsid w:val="00BA1CE2"/>
    <w:rsid w:val="00BA1E7D"/>
    <w:rsid w:val="00BA4D77"/>
    <w:rsid w:val="00BA61C9"/>
    <w:rsid w:val="00BA6B20"/>
    <w:rsid w:val="00BA7963"/>
    <w:rsid w:val="00BB167E"/>
    <w:rsid w:val="00BB1DDB"/>
    <w:rsid w:val="00BB22E6"/>
    <w:rsid w:val="00BB2742"/>
    <w:rsid w:val="00BB2ACA"/>
    <w:rsid w:val="00BB376B"/>
    <w:rsid w:val="00BB3C06"/>
    <w:rsid w:val="00BB3E4B"/>
    <w:rsid w:val="00BB5F94"/>
    <w:rsid w:val="00BB67AC"/>
    <w:rsid w:val="00BC05AD"/>
    <w:rsid w:val="00BC1E80"/>
    <w:rsid w:val="00BC206D"/>
    <w:rsid w:val="00BC242E"/>
    <w:rsid w:val="00BC3025"/>
    <w:rsid w:val="00BC3BE6"/>
    <w:rsid w:val="00BC5E3F"/>
    <w:rsid w:val="00BC6381"/>
    <w:rsid w:val="00BC7EE8"/>
    <w:rsid w:val="00BD1170"/>
    <w:rsid w:val="00BD1567"/>
    <w:rsid w:val="00BD2B63"/>
    <w:rsid w:val="00BD5D3B"/>
    <w:rsid w:val="00BD7C89"/>
    <w:rsid w:val="00BE0422"/>
    <w:rsid w:val="00BE0B3D"/>
    <w:rsid w:val="00BE1226"/>
    <w:rsid w:val="00BE2546"/>
    <w:rsid w:val="00BE2962"/>
    <w:rsid w:val="00BE33FA"/>
    <w:rsid w:val="00BE40A3"/>
    <w:rsid w:val="00BF0927"/>
    <w:rsid w:val="00BF0AF7"/>
    <w:rsid w:val="00BF3015"/>
    <w:rsid w:val="00BF31C7"/>
    <w:rsid w:val="00BF49E6"/>
    <w:rsid w:val="00BF5B41"/>
    <w:rsid w:val="00BF76AE"/>
    <w:rsid w:val="00C006DA"/>
    <w:rsid w:val="00C01E43"/>
    <w:rsid w:val="00C0229E"/>
    <w:rsid w:val="00C06399"/>
    <w:rsid w:val="00C06976"/>
    <w:rsid w:val="00C07392"/>
    <w:rsid w:val="00C07C57"/>
    <w:rsid w:val="00C1187F"/>
    <w:rsid w:val="00C12ED3"/>
    <w:rsid w:val="00C149A6"/>
    <w:rsid w:val="00C15329"/>
    <w:rsid w:val="00C16BEB"/>
    <w:rsid w:val="00C20CBF"/>
    <w:rsid w:val="00C21F6F"/>
    <w:rsid w:val="00C25F8C"/>
    <w:rsid w:val="00C268DB"/>
    <w:rsid w:val="00C26D79"/>
    <w:rsid w:val="00C2756D"/>
    <w:rsid w:val="00C30374"/>
    <w:rsid w:val="00C3127F"/>
    <w:rsid w:val="00C31D5E"/>
    <w:rsid w:val="00C32425"/>
    <w:rsid w:val="00C32A21"/>
    <w:rsid w:val="00C35BAD"/>
    <w:rsid w:val="00C367BA"/>
    <w:rsid w:val="00C40154"/>
    <w:rsid w:val="00C41C65"/>
    <w:rsid w:val="00C41EA1"/>
    <w:rsid w:val="00C436D3"/>
    <w:rsid w:val="00C4376D"/>
    <w:rsid w:val="00C44046"/>
    <w:rsid w:val="00C44392"/>
    <w:rsid w:val="00C4486A"/>
    <w:rsid w:val="00C44E20"/>
    <w:rsid w:val="00C45067"/>
    <w:rsid w:val="00C455A1"/>
    <w:rsid w:val="00C45A81"/>
    <w:rsid w:val="00C45BDD"/>
    <w:rsid w:val="00C4673A"/>
    <w:rsid w:val="00C46931"/>
    <w:rsid w:val="00C47F68"/>
    <w:rsid w:val="00C50ABF"/>
    <w:rsid w:val="00C50EE2"/>
    <w:rsid w:val="00C548FF"/>
    <w:rsid w:val="00C55206"/>
    <w:rsid w:val="00C565E4"/>
    <w:rsid w:val="00C5776C"/>
    <w:rsid w:val="00C61744"/>
    <w:rsid w:val="00C625C5"/>
    <w:rsid w:val="00C63014"/>
    <w:rsid w:val="00C6519A"/>
    <w:rsid w:val="00C67B84"/>
    <w:rsid w:val="00C67DE4"/>
    <w:rsid w:val="00C71E1F"/>
    <w:rsid w:val="00C7215D"/>
    <w:rsid w:val="00C737C7"/>
    <w:rsid w:val="00C744DF"/>
    <w:rsid w:val="00C74FC5"/>
    <w:rsid w:val="00C76533"/>
    <w:rsid w:val="00C767BA"/>
    <w:rsid w:val="00C76EEE"/>
    <w:rsid w:val="00C80A96"/>
    <w:rsid w:val="00C81698"/>
    <w:rsid w:val="00C82592"/>
    <w:rsid w:val="00C82B14"/>
    <w:rsid w:val="00C82D35"/>
    <w:rsid w:val="00C856AD"/>
    <w:rsid w:val="00C86B41"/>
    <w:rsid w:val="00C872D5"/>
    <w:rsid w:val="00C907FB"/>
    <w:rsid w:val="00C90B29"/>
    <w:rsid w:val="00C96559"/>
    <w:rsid w:val="00C96F15"/>
    <w:rsid w:val="00CA0D94"/>
    <w:rsid w:val="00CA1099"/>
    <w:rsid w:val="00CA2140"/>
    <w:rsid w:val="00CA3122"/>
    <w:rsid w:val="00CA4ACB"/>
    <w:rsid w:val="00CA4CF7"/>
    <w:rsid w:val="00CA7D01"/>
    <w:rsid w:val="00CB1384"/>
    <w:rsid w:val="00CB1BA7"/>
    <w:rsid w:val="00CB3325"/>
    <w:rsid w:val="00CB4541"/>
    <w:rsid w:val="00CB50F3"/>
    <w:rsid w:val="00CB775E"/>
    <w:rsid w:val="00CC093C"/>
    <w:rsid w:val="00CC097A"/>
    <w:rsid w:val="00CC4A4C"/>
    <w:rsid w:val="00CC6AE6"/>
    <w:rsid w:val="00CC75AA"/>
    <w:rsid w:val="00CC7C72"/>
    <w:rsid w:val="00CC7DB8"/>
    <w:rsid w:val="00CD233B"/>
    <w:rsid w:val="00CD2F60"/>
    <w:rsid w:val="00CD3545"/>
    <w:rsid w:val="00CD3B51"/>
    <w:rsid w:val="00CD50C2"/>
    <w:rsid w:val="00CD5744"/>
    <w:rsid w:val="00CE051B"/>
    <w:rsid w:val="00CE27D8"/>
    <w:rsid w:val="00CE2BAD"/>
    <w:rsid w:val="00CE4183"/>
    <w:rsid w:val="00CE58BB"/>
    <w:rsid w:val="00CE651B"/>
    <w:rsid w:val="00CF0C2A"/>
    <w:rsid w:val="00CF178F"/>
    <w:rsid w:val="00CF1AFC"/>
    <w:rsid w:val="00CF1F8D"/>
    <w:rsid w:val="00CF26B4"/>
    <w:rsid w:val="00CF32FA"/>
    <w:rsid w:val="00CF45CE"/>
    <w:rsid w:val="00CF7894"/>
    <w:rsid w:val="00CF7F01"/>
    <w:rsid w:val="00D028B4"/>
    <w:rsid w:val="00D02E00"/>
    <w:rsid w:val="00D04318"/>
    <w:rsid w:val="00D04649"/>
    <w:rsid w:val="00D04D82"/>
    <w:rsid w:val="00D101E7"/>
    <w:rsid w:val="00D10A3C"/>
    <w:rsid w:val="00D112AA"/>
    <w:rsid w:val="00D130EC"/>
    <w:rsid w:val="00D13AD4"/>
    <w:rsid w:val="00D145AB"/>
    <w:rsid w:val="00D1465B"/>
    <w:rsid w:val="00D147DB"/>
    <w:rsid w:val="00D158CC"/>
    <w:rsid w:val="00D1590B"/>
    <w:rsid w:val="00D16B20"/>
    <w:rsid w:val="00D178A7"/>
    <w:rsid w:val="00D17D07"/>
    <w:rsid w:val="00D2268E"/>
    <w:rsid w:val="00D23F75"/>
    <w:rsid w:val="00D246A9"/>
    <w:rsid w:val="00D24730"/>
    <w:rsid w:val="00D24A04"/>
    <w:rsid w:val="00D25D54"/>
    <w:rsid w:val="00D26026"/>
    <w:rsid w:val="00D26FD4"/>
    <w:rsid w:val="00D3120B"/>
    <w:rsid w:val="00D318B4"/>
    <w:rsid w:val="00D31E5C"/>
    <w:rsid w:val="00D3324F"/>
    <w:rsid w:val="00D338DE"/>
    <w:rsid w:val="00D34F5F"/>
    <w:rsid w:val="00D36A20"/>
    <w:rsid w:val="00D40D55"/>
    <w:rsid w:val="00D41D2E"/>
    <w:rsid w:val="00D42D45"/>
    <w:rsid w:val="00D430D7"/>
    <w:rsid w:val="00D4349A"/>
    <w:rsid w:val="00D43AD1"/>
    <w:rsid w:val="00D44A8C"/>
    <w:rsid w:val="00D4566A"/>
    <w:rsid w:val="00D46D28"/>
    <w:rsid w:val="00D4728E"/>
    <w:rsid w:val="00D52373"/>
    <w:rsid w:val="00D5563B"/>
    <w:rsid w:val="00D560EA"/>
    <w:rsid w:val="00D564E1"/>
    <w:rsid w:val="00D573D2"/>
    <w:rsid w:val="00D57A81"/>
    <w:rsid w:val="00D6064A"/>
    <w:rsid w:val="00D60B86"/>
    <w:rsid w:val="00D610C1"/>
    <w:rsid w:val="00D61193"/>
    <w:rsid w:val="00D63CBA"/>
    <w:rsid w:val="00D63E1C"/>
    <w:rsid w:val="00D64405"/>
    <w:rsid w:val="00D6546E"/>
    <w:rsid w:val="00D6603A"/>
    <w:rsid w:val="00D667BF"/>
    <w:rsid w:val="00D66EDE"/>
    <w:rsid w:val="00D6719E"/>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4C30"/>
    <w:rsid w:val="00D878E0"/>
    <w:rsid w:val="00D87A46"/>
    <w:rsid w:val="00D87AF0"/>
    <w:rsid w:val="00D919C9"/>
    <w:rsid w:val="00D91C8D"/>
    <w:rsid w:val="00D92902"/>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20D"/>
    <w:rsid w:val="00DA56F3"/>
    <w:rsid w:val="00DA5D12"/>
    <w:rsid w:val="00DA5FF9"/>
    <w:rsid w:val="00DA7BF0"/>
    <w:rsid w:val="00DA7D15"/>
    <w:rsid w:val="00DB105F"/>
    <w:rsid w:val="00DB1138"/>
    <w:rsid w:val="00DB1534"/>
    <w:rsid w:val="00DB1FE8"/>
    <w:rsid w:val="00DB266E"/>
    <w:rsid w:val="00DB28DC"/>
    <w:rsid w:val="00DB4FE0"/>
    <w:rsid w:val="00DB58B2"/>
    <w:rsid w:val="00DB59F0"/>
    <w:rsid w:val="00DB6381"/>
    <w:rsid w:val="00DB6762"/>
    <w:rsid w:val="00DC0EAE"/>
    <w:rsid w:val="00DC1F5D"/>
    <w:rsid w:val="00DC2437"/>
    <w:rsid w:val="00DC446E"/>
    <w:rsid w:val="00DC4814"/>
    <w:rsid w:val="00DC4E6B"/>
    <w:rsid w:val="00DC4F60"/>
    <w:rsid w:val="00DC5354"/>
    <w:rsid w:val="00DC59BD"/>
    <w:rsid w:val="00DD09DF"/>
    <w:rsid w:val="00DD0EC3"/>
    <w:rsid w:val="00DD142F"/>
    <w:rsid w:val="00DD1489"/>
    <w:rsid w:val="00DD228E"/>
    <w:rsid w:val="00DD3F82"/>
    <w:rsid w:val="00DD6297"/>
    <w:rsid w:val="00DD64C6"/>
    <w:rsid w:val="00DD69E8"/>
    <w:rsid w:val="00DD6D3C"/>
    <w:rsid w:val="00DE58D8"/>
    <w:rsid w:val="00DE69C0"/>
    <w:rsid w:val="00DE77DD"/>
    <w:rsid w:val="00DF132F"/>
    <w:rsid w:val="00DF3018"/>
    <w:rsid w:val="00DF314E"/>
    <w:rsid w:val="00DF4590"/>
    <w:rsid w:val="00DF57BB"/>
    <w:rsid w:val="00E003D8"/>
    <w:rsid w:val="00E03907"/>
    <w:rsid w:val="00E04F40"/>
    <w:rsid w:val="00E07085"/>
    <w:rsid w:val="00E07C31"/>
    <w:rsid w:val="00E11946"/>
    <w:rsid w:val="00E11D95"/>
    <w:rsid w:val="00E137AD"/>
    <w:rsid w:val="00E1480A"/>
    <w:rsid w:val="00E1497C"/>
    <w:rsid w:val="00E16C57"/>
    <w:rsid w:val="00E201AC"/>
    <w:rsid w:val="00E22294"/>
    <w:rsid w:val="00E222E5"/>
    <w:rsid w:val="00E22F96"/>
    <w:rsid w:val="00E24926"/>
    <w:rsid w:val="00E24960"/>
    <w:rsid w:val="00E26438"/>
    <w:rsid w:val="00E2662F"/>
    <w:rsid w:val="00E27162"/>
    <w:rsid w:val="00E279E9"/>
    <w:rsid w:val="00E304E4"/>
    <w:rsid w:val="00E327BF"/>
    <w:rsid w:val="00E32C98"/>
    <w:rsid w:val="00E33782"/>
    <w:rsid w:val="00E33F4A"/>
    <w:rsid w:val="00E353C4"/>
    <w:rsid w:val="00E354A3"/>
    <w:rsid w:val="00E35C07"/>
    <w:rsid w:val="00E365F8"/>
    <w:rsid w:val="00E36DAE"/>
    <w:rsid w:val="00E414F0"/>
    <w:rsid w:val="00E42380"/>
    <w:rsid w:val="00E42798"/>
    <w:rsid w:val="00E42976"/>
    <w:rsid w:val="00E4345B"/>
    <w:rsid w:val="00E4454F"/>
    <w:rsid w:val="00E45E36"/>
    <w:rsid w:val="00E46FF1"/>
    <w:rsid w:val="00E52318"/>
    <w:rsid w:val="00E52F55"/>
    <w:rsid w:val="00E536B7"/>
    <w:rsid w:val="00E53BB4"/>
    <w:rsid w:val="00E5620B"/>
    <w:rsid w:val="00E567D5"/>
    <w:rsid w:val="00E56F67"/>
    <w:rsid w:val="00E613D2"/>
    <w:rsid w:val="00E64257"/>
    <w:rsid w:val="00E676FD"/>
    <w:rsid w:val="00E67E5B"/>
    <w:rsid w:val="00E7016A"/>
    <w:rsid w:val="00E72E45"/>
    <w:rsid w:val="00E73688"/>
    <w:rsid w:val="00E772DB"/>
    <w:rsid w:val="00E80B84"/>
    <w:rsid w:val="00E8153E"/>
    <w:rsid w:val="00E818B2"/>
    <w:rsid w:val="00E81B2F"/>
    <w:rsid w:val="00E823A8"/>
    <w:rsid w:val="00E8267D"/>
    <w:rsid w:val="00E82750"/>
    <w:rsid w:val="00E82BE7"/>
    <w:rsid w:val="00E86384"/>
    <w:rsid w:val="00E86885"/>
    <w:rsid w:val="00E86FA6"/>
    <w:rsid w:val="00E909C0"/>
    <w:rsid w:val="00E91639"/>
    <w:rsid w:val="00E91CB5"/>
    <w:rsid w:val="00E94A08"/>
    <w:rsid w:val="00E94CB0"/>
    <w:rsid w:val="00E965BB"/>
    <w:rsid w:val="00E97685"/>
    <w:rsid w:val="00E97DC8"/>
    <w:rsid w:val="00EA08CC"/>
    <w:rsid w:val="00EA19D2"/>
    <w:rsid w:val="00EA557A"/>
    <w:rsid w:val="00EA5F14"/>
    <w:rsid w:val="00EA755F"/>
    <w:rsid w:val="00EB061D"/>
    <w:rsid w:val="00EB0B03"/>
    <w:rsid w:val="00EB2721"/>
    <w:rsid w:val="00EB3342"/>
    <w:rsid w:val="00EB352A"/>
    <w:rsid w:val="00EB442E"/>
    <w:rsid w:val="00EB47C8"/>
    <w:rsid w:val="00EB4F3F"/>
    <w:rsid w:val="00EB5771"/>
    <w:rsid w:val="00EB5C5E"/>
    <w:rsid w:val="00EC001B"/>
    <w:rsid w:val="00EC1F99"/>
    <w:rsid w:val="00EC3068"/>
    <w:rsid w:val="00EC3445"/>
    <w:rsid w:val="00EC5EF4"/>
    <w:rsid w:val="00ED0DC3"/>
    <w:rsid w:val="00ED3F6C"/>
    <w:rsid w:val="00ED4673"/>
    <w:rsid w:val="00ED4B63"/>
    <w:rsid w:val="00ED702E"/>
    <w:rsid w:val="00EE1E26"/>
    <w:rsid w:val="00EE2ACD"/>
    <w:rsid w:val="00EE627B"/>
    <w:rsid w:val="00EF2447"/>
    <w:rsid w:val="00EF42C5"/>
    <w:rsid w:val="00EF4711"/>
    <w:rsid w:val="00F004E8"/>
    <w:rsid w:val="00F00742"/>
    <w:rsid w:val="00F023CF"/>
    <w:rsid w:val="00F06A97"/>
    <w:rsid w:val="00F07015"/>
    <w:rsid w:val="00F07E6F"/>
    <w:rsid w:val="00F07F69"/>
    <w:rsid w:val="00F101C7"/>
    <w:rsid w:val="00F101EF"/>
    <w:rsid w:val="00F12426"/>
    <w:rsid w:val="00F128C1"/>
    <w:rsid w:val="00F12EAB"/>
    <w:rsid w:val="00F1377A"/>
    <w:rsid w:val="00F222FD"/>
    <w:rsid w:val="00F2282F"/>
    <w:rsid w:val="00F232FE"/>
    <w:rsid w:val="00F24CD2"/>
    <w:rsid w:val="00F25056"/>
    <w:rsid w:val="00F25251"/>
    <w:rsid w:val="00F26CC2"/>
    <w:rsid w:val="00F27766"/>
    <w:rsid w:val="00F27A17"/>
    <w:rsid w:val="00F27D3D"/>
    <w:rsid w:val="00F303B5"/>
    <w:rsid w:val="00F33514"/>
    <w:rsid w:val="00F335B0"/>
    <w:rsid w:val="00F3406F"/>
    <w:rsid w:val="00F3591E"/>
    <w:rsid w:val="00F363BF"/>
    <w:rsid w:val="00F417D4"/>
    <w:rsid w:val="00F41D21"/>
    <w:rsid w:val="00F42102"/>
    <w:rsid w:val="00F43CA5"/>
    <w:rsid w:val="00F43F37"/>
    <w:rsid w:val="00F45436"/>
    <w:rsid w:val="00F46862"/>
    <w:rsid w:val="00F47448"/>
    <w:rsid w:val="00F47C8C"/>
    <w:rsid w:val="00F50B9A"/>
    <w:rsid w:val="00F52017"/>
    <w:rsid w:val="00F53E79"/>
    <w:rsid w:val="00F5482C"/>
    <w:rsid w:val="00F5498E"/>
    <w:rsid w:val="00F5507E"/>
    <w:rsid w:val="00F55DB6"/>
    <w:rsid w:val="00F5624C"/>
    <w:rsid w:val="00F56959"/>
    <w:rsid w:val="00F56983"/>
    <w:rsid w:val="00F56EA1"/>
    <w:rsid w:val="00F56F1C"/>
    <w:rsid w:val="00F57D03"/>
    <w:rsid w:val="00F61E70"/>
    <w:rsid w:val="00F61E91"/>
    <w:rsid w:val="00F61F07"/>
    <w:rsid w:val="00F637FD"/>
    <w:rsid w:val="00F6420D"/>
    <w:rsid w:val="00F650ED"/>
    <w:rsid w:val="00F6551D"/>
    <w:rsid w:val="00F70305"/>
    <w:rsid w:val="00F706C1"/>
    <w:rsid w:val="00F70B4F"/>
    <w:rsid w:val="00F71EC4"/>
    <w:rsid w:val="00F73D51"/>
    <w:rsid w:val="00F75291"/>
    <w:rsid w:val="00F75A0D"/>
    <w:rsid w:val="00F75C78"/>
    <w:rsid w:val="00F76722"/>
    <w:rsid w:val="00F774C7"/>
    <w:rsid w:val="00F778AF"/>
    <w:rsid w:val="00F812AA"/>
    <w:rsid w:val="00F8145D"/>
    <w:rsid w:val="00F82160"/>
    <w:rsid w:val="00F8454B"/>
    <w:rsid w:val="00F85A8B"/>
    <w:rsid w:val="00F863DC"/>
    <w:rsid w:val="00F90B7D"/>
    <w:rsid w:val="00F9192F"/>
    <w:rsid w:val="00F91FA6"/>
    <w:rsid w:val="00F928E5"/>
    <w:rsid w:val="00F93816"/>
    <w:rsid w:val="00F93A26"/>
    <w:rsid w:val="00F94083"/>
    <w:rsid w:val="00F945D8"/>
    <w:rsid w:val="00F95F00"/>
    <w:rsid w:val="00F961AE"/>
    <w:rsid w:val="00F96A2B"/>
    <w:rsid w:val="00FA05A6"/>
    <w:rsid w:val="00FA0F94"/>
    <w:rsid w:val="00FA1267"/>
    <w:rsid w:val="00FA3519"/>
    <w:rsid w:val="00FA3AF5"/>
    <w:rsid w:val="00FA4059"/>
    <w:rsid w:val="00FA4520"/>
    <w:rsid w:val="00FA5C1C"/>
    <w:rsid w:val="00FA5D99"/>
    <w:rsid w:val="00FA5E79"/>
    <w:rsid w:val="00FA5F42"/>
    <w:rsid w:val="00FA7A15"/>
    <w:rsid w:val="00FA7F3B"/>
    <w:rsid w:val="00FB5002"/>
    <w:rsid w:val="00FB675B"/>
    <w:rsid w:val="00FB6E0A"/>
    <w:rsid w:val="00FC01D2"/>
    <w:rsid w:val="00FC0F64"/>
    <w:rsid w:val="00FC1323"/>
    <w:rsid w:val="00FC178D"/>
    <w:rsid w:val="00FC2305"/>
    <w:rsid w:val="00FC2B63"/>
    <w:rsid w:val="00FC4C12"/>
    <w:rsid w:val="00FC5390"/>
    <w:rsid w:val="00FC5823"/>
    <w:rsid w:val="00FC58E0"/>
    <w:rsid w:val="00FC59A6"/>
    <w:rsid w:val="00FC658B"/>
    <w:rsid w:val="00FC69D0"/>
    <w:rsid w:val="00FC761B"/>
    <w:rsid w:val="00FC7B38"/>
    <w:rsid w:val="00FD00A2"/>
    <w:rsid w:val="00FD071A"/>
    <w:rsid w:val="00FD17F9"/>
    <w:rsid w:val="00FD184C"/>
    <w:rsid w:val="00FD2016"/>
    <w:rsid w:val="00FD2A8F"/>
    <w:rsid w:val="00FD4F54"/>
    <w:rsid w:val="00FD50C1"/>
    <w:rsid w:val="00FD52E0"/>
    <w:rsid w:val="00FD61D9"/>
    <w:rsid w:val="00FD64D6"/>
    <w:rsid w:val="00FD761A"/>
    <w:rsid w:val="00FD7D41"/>
    <w:rsid w:val="00FE02F3"/>
    <w:rsid w:val="00FE1076"/>
    <w:rsid w:val="00FE1A1A"/>
    <w:rsid w:val="00FE27C9"/>
    <w:rsid w:val="00FE55A7"/>
    <w:rsid w:val="00FF0D0D"/>
    <w:rsid w:val="00FF16F2"/>
    <w:rsid w:val="00FF1A93"/>
    <w:rsid w:val="00FF4147"/>
    <w:rsid w:val="00FF5C08"/>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B12D5"/>
  <w15:docId w15:val="{BA2F6F69-C985-4C0C-845B-3C530BC4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906">
      <w:bodyDiv w:val="1"/>
      <w:marLeft w:val="0"/>
      <w:marRight w:val="0"/>
      <w:marTop w:val="0"/>
      <w:marBottom w:val="0"/>
      <w:divBdr>
        <w:top w:val="none" w:sz="0" w:space="0" w:color="auto"/>
        <w:left w:val="none" w:sz="0" w:space="0" w:color="auto"/>
        <w:bottom w:val="none" w:sz="0" w:space="0" w:color="auto"/>
        <w:right w:val="none" w:sz="0" w:space="0" w:color="auto"/>
      </w:divBdr>
    </w:div>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62831309">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38064922">
      <w:bodyDiv w:val="1"/>
      <w:marLeft w:val="0"/>
      <w:marRight w:val="0"/>
      <w:marTop w:val="0"/>
      <w:marBottom w:val="0"/>
      <w:divBdr>
        <w:top w:val="none" w:sz="0" w:space="0" w:color="auto"/>
        <w:left w:val="none" w:sz="0" w:space="0" w:color="auto"/>
        <w:bottom w:val="none" w:sz="0" w:space="0" w:color="auto"/>
        <w:right w:val="none" w:sz="0" w:space="0" w:color="auto"/>
      </w:divBdr>
    </w:div>
    <w:div w:id="458842614">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496921404">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30143416">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05803786">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252277115">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2097332">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64613952">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629781531">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1975913653">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4741659">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lazka.vrsajkovic\Desktop\JN1-23%20RA&#268;.%20OPR.%20obr_pregled%20OP%20RAZDEVSE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805A1-1A41-4093-A10C-2AB6C9C91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JN1-23 RAČ. OPR. obr_pregled OP RAZDEVSEK</Template>
  <TotalTime>1</TotalTime>
  <Pages>17</Pages>
  <Words>4135</Words>
  <Characters>23572</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Blažka Vrsajković</dc:creator>
  <cp:lastModifiedBy>ekonomat, FS</cp:lastModifiedBy>
  <cp:revision>2</cp:revision>
  <cp:lastPrinted>2022-03-23T10:39:00Z</cp:lastPrinted>
  <dcterms:created xsi:type="dcterms:W3CDTF">2023-02-17T10:11:00Z</dcterms:created>
  <dcterms:modified xsi:type="dcterms:W3CDTF">2023-02-17T10:11:00Z</dcterms:modified>
</cp:coreProperties>
</file>